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402"/>
        <w:gridCol w:w="198"/>
        <w:gridCol w:w="959"/>
        <w:gridCol w:w="567"/>
        <w:gridCol w:w="1559"/>
        <w:gridCol w:w="1276"/>
        <w:gridCol w:w="850"/>
        <w:gridCol w:w="86"/>
        <w:gridCol w:w="765"/>
        <w:gridCol w:w="701"/>
        <w:gridCol w:w="1459"/>
        <w:gridCol w:w="1180"/>
      </w:tblGrid>
      <w:tr w:rsidR="005D6101" w:rsidRPr="00296A0A" w14:paraId="3AB4E04A" w14:textId="77777777" w:rsidTr="005A5D2C">
        <w:trPr>
          <w:trHeight w:val="128"/>
        </w:trPr>
        <w:tc>
          <w:tcPr>
            <w:tcW w:w="4219" w:type="dxa"/>
            <w:gridSpan w:val="6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76E68A55" w14:textId="2C9C860D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  <w:r w:rsidRPr="00296A0A">
              <w:rPr>
                <w:b/>
                <w:sz w:val="28"/>
                <w:szCs w:val="28"/>
              </w:rPr>
              <w:t>ACTA DE REUNIÓN N°</w:t>
            </w:r>
            <w:r w:rsidR="00BE2EA0">
              <w:rPr>
                <w:b/>
                <w:sz w:val="28"/>
                <w:szCs w:val="28"/>
              </w:rPr>
              <w:t xml:space="preserve"> 00</w:t>
            </w:r>
            <w:r w:rsidR="00D8588C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126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55D5CB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 DE LA REUNIÓN</w:t>
            </w:r>
          </w:p>
        </w:tc>
        <w:tc>
          <w:tcPr>
            <w:tcW w:w="15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78A69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4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5CACA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1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6C18FC2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5D6101" w:rsidRPr="00296A0A" w14:paraId="2E11692A" w14:textId="77777777" w:rsidTr="005A5D2C">
        <w:trPr>
          <w:trHeight w:val="175"/>
        </w:trPr>
        <w:tc>
          <w:tcPr>
            <w:tcW w:w="4219" w:type="dxa"/>
            <w:gridSpan w:val="6"/>
            <w:vMerge/>
            <w:tcBorders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80D566B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2B9110D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CFF2D1" w14:textId="18BD2F15" w:rsidR="005D6101" w:rsidRPr="00296A0A" w:rsidRDefault="0036798E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4A3269F" w14:textId="52B0AFB6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0</w:t>
            </w:r>
            <w:r w:rsidR="0036798E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20D94C8" w14:textId="0890706A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2026</w:t>
            </w:r>
          </w:p>
        </w:tc>
      </w:tr>
      <w:tr w:rsidR="005D6101" w:rsidRPr="00296A0A" w14:paraId="79C2CD33" w14:textId="77777777" w:rsidTr="005A5D2C">
        <w:trPr>
          <w:trHeight w:val="182"/>
        </w:trPr>
        <w:tc>
          <w:tcPr>
            <w:tcW w:w="4219" w:type="dxa"/>
            <w:gridSpan w:val="6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CFC460C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51839BD" w14:textId="77777777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HORA DE INICIO</w:t>
            </w: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D6BD969" w14:textId="6B481609" w:rsidR="005D6101" w:rsidRPr="00296A0A" w:rsidRDefault="0036798E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9</w:t>
            </w:r>
            <w:r w:rsidR="00A02D2F">
              <w:rPr>
                <w:b/>
                <w:sz w:val="16"/>
                <w:szCs w:val="16"/>
              </w:rPr>
              <w:t>:</w:t>
            </w:r>
            <w:r>
              <w:rPr>
                <w:b/>
                <w:sz w:val="16"/>
                <w:szCs w:val="16"/>
              </w:rPr>
              <w:t>00 am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804B24" w14:textId="29CD4BF2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CF6E2E" w14:textId="77777777" w:rsidR="005D6101" w:rsidRPr="00296A0A" w:rsidRDefault="005D6101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</w:p>
        </w:tc>
      </w:tr>
      <w:tr w:rsidR="005D6101" w:rsidRPr="00296A0A" w14:paraId="26C2F40A" w14:textId="77777777" w:rsidTr="003E2C46">
        <w:trPr>
          <w:trHeight w:val="353"/>
        </w:trPr>
        <w:tc>
          <w:tcPr>
            <w:tcW w:w="2093" w:type="dxa"/>
            <w:gridSpan w:val="4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70C59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REUNIÓN INTERNA           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DB17EAF" w14:textId="77777777" w:rsidR="005D6101" w:rsidRPr="00296A0A" w:rsidRDefault="003E2C46" w:rsidP="001C5C92">
            <w:pPr>
              <w:pStyle w:val="Default"/>
              <w:rPr>
                <w:b/>
              </w:rPr>
            </w:pPr>
            <w:r w:rsidRPr="00296A0A">
              <w:rPr>
                <w:b/>
              </w:rPr>
              <w:t>x</w:t>
            </w:r>
          </w:p>
        </w:tc>
        <w:tc>
          <w:tcPr>
            <w:tcW w:w="2835" w:type="dxa"/>
            <w:gridSpan w:val="2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5DCEE" w14:textId="77777777" w:rsidR="005D6101" w:rsidRPr="00296A0A" w:rsidRDefault="005D6101" w:rsidP="001C5C92">
            <w:pPr>
              <w:pStyle w:val="Default"/>
              <w:rPr>
                <w:b/>
              </w:rPr>
            </w:pPr>
            <w:r w:rsidRPr="00296A0A">
              <w:rPr>
                <w:b/>
                <w:sz w:val="18"/>
                <w:szCs w:val="18"/>
              </w:rPr>
              <w:t>DEPARTAMENTO / CIUDAD</w:t>
            </w:r>
          </w:p>
        </w:tc>
        <w:tc>
          <w:tcPr>
            <w:tcW w:w="5041" w:type="dxa"/>
            <w:gridSpan w:val="6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209A319" w14:textId="0D682C3C" w:rsidR="005D6101" w:rsidRPr="00825204" w:rsidRDefault="00EE7D4A" w:rsidP="003E2C46">
            <w:pPr>
              <w:pStyle w:val="Default"/>
              <w:rPr>
                <w:bCs/>
              </w:rPr>
            </w:pPr>
            <w:r w:rsidRPr="00825204">
              <w:rPr>
                <w:bCs/>
              </w:rPr>
              <w:t>Bogotá D.C.</w:t>
            </w:r>
          </w:p>
        </w:tc>
      </w:tr>
      <w:tr w:rsidR="005D6101" w:rsidRPr="00296A0A" w14:paraId="5F59BB77" w14:textId="77777777" w:rsidTr="003E2C46">
        <w:trPr>
          <w:trHeight w:val="352"/>
        </w:trPr>
        <w:tc>
          <w:tcPr>
            <w:tcW w:w="20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018E413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REUNIÓN EXTERNA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5F26878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F9EACF1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DEPENDENCIA QUE PRESIDE</w:t>
            </w:r>
            <w:r w:rsidRPr="00296A0A">
              <w:rPr>
                <w:b/>
                <w:bCs/>
                <w:sz w:val="23"/>
                <w:szCs w:val="23"/>
              </w:rPr>
              <w:t xml:space="preserve">                                   </w:t>
            </w:r>
            <w:r w:rsidRPr="00296A0A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504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55D823A" w14:textId="0683986A" w:rsidR="005D6101" w:rsidRPr="00296A0A" w:rsidRDefault="00825204" w:rsidP="003E2C46">
            <w:pPr>
              <w:pStyle w:val="Default"/>
              <w:rPr>
                <w:b/>
                <w:sz w:val="18"/>
                <w:szCs w:val="18"/>
              </w:rPr>
            </w:pPr>
            <w:r w:rsidRPr="00825204">
              <w:rPr>
                <w:b/>
                <w:sz w:val="18"/>
                <w:szCs w:val="18"/>
              </w:rPr>
              <w:t>DBBSE</w:t>
            </w:r>
          </w:p>
        </w:tc>
      </w:tr>
      <w:tr w:rsidR="00250666" w:rsidRPr="00296A0A" w14:paraId="506DDF68" w14:textId="77777777" w:rsidTr="008852C6">
        <w:trPr>
          <w:trHeight w:val="146"/>
        </w:trPr>
        <w:tc>
          <w:tcPr>
            <w:tcW w:w="2093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79C09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DF0E98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D3FA29A" w14:textId="77777777" w:rsidR="00250666" w:rsidRPr="00296A0A" w:rsidRDefault="00250666" w:rsidP="001C5C92">
            <w:pPr>
              <w:pStyle w:val="Default"/>
              <w:rPr>
                <w:b/>
                <w:sz w:val="14"/>
                <w:szCs w:val="14"/>
              </w:rPr>
            </w:pPr>
          </w:p>
        </w:tc>
        <w:tc>
          <w:tcPr>
            <w:tcW w:w="936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3D4DCF6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4105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vAlign w:val="center"/>
          </w:tcPr>
          <w:p w14:paraId="6D1B6E93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</w:tr>
      <w:tr w:rsidR="00250666" w:rsidRPr="00296A0A" w14:paraId="553868A3" w14:textId="77777777" w:rsidTr="008852C6">
        <w:trPr>
          <w:trHeight w:val="417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220891A" w14:textId="77777777" w:rsidR="00250666" w:rsidRPr="00296A0A" w:rsidRDefault="00250666" w:rsidP="001C5C92">
            <w:pPr>
              <w:pStyle w:val="Default"/>
              <w:jc w:val="center"/>
            </w:pPr>
            <w:r w:rsidRPr="00296A0A">
              <w:rPr>
                <w:b/>
                <w:sz w:val="28"/>
                <w:szCs w:val="28"/>
              </w:rPr>
              <w:t>INFORMACIÓN DE LA REUNIÓN</w:t>
            </w:r>
          </w:p>
        </w:tc>
      </w:tr>
      <w:tr w:rsidR="005D6101" w:rsidRPr="00296A0A" w14:paraId="5ACC3E34" w14:textId="77777777" w:rsidTr="000D0AAE">
        <w:trPr>
          <w:trHeight w:val="500"/>
        </w:trPr>
        <w:tc>
          <w:tcPr>
            <w:tcW w:w="113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05E9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TEMA </w:t>
            </w:r>
          </w:p>
        </w:tc>
        <w:tc>
          <w:tcPr>
            <w:tcW w:w="9402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4D6AD8A" w14:textId="3ABEBF47" w:rsidR="005D6101" w:rsidRPr="00296A0A" w:rsidRDefault="001E4885" w:rsidP="001C5C9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="0036798E">
              <w:rPr>
                <w:rFonts w:ascii="Arial" w:hAnsi="Arial" w:cs="Arial"/>
                <w:sz w:val="20"/>
                <w:szCs w:val="20"/>
              </w:rPr>
              <w:t>vance historias de usuario sistema</w:t>
            </w:r>
            <w:r w:rsidR="00764419">
              <w:rPr>
                <w:rFonts w:ascii="Arial" w:hAnsi="Arial" w:cs="Arial"/>
                <w:sz w:val="20"/>
                <w:szCs w:val="20"/>
              </w:rPr>
              <w:t xml:space="preserve"> REAA</w:t>
            </w:r>
          </w:p>
        </w:tc>
      </w:tr>
      <w:tr w:rsidR="005D6101" w:rsidRPr="00296A0A" w14:paraId="66D74A61" w14:textId="77777777" w:rsidTr="009F02CB">
        <w:trPr>
          <w:trHeight w:val="684"/>
        </w:trPr>
        <w:tc>
          <w:tcPr>
            <w:tcW w:w="113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87B3E22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OBJETIVO </w:t>
            </w:r>
          </w:p>
        </w:tc>
        <w:tc>
          <w:tcPr>
            <w:tcW w:w="940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B0B981C" w14:textId="1EC43798" w:rsidR="009F02CB" w:rsidRPr="00296A0A" w:rsidRDefault="001E4885" w:rsidP="003E2C4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Presentar las historias de usuario relacionadas con el Registro Anual REAA al equipo funcional y técnico de </w:t>
            </w:r>
            <w:r w:rsidR="00B22B60">
              <w:t xml:space="preserve">  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Dirección </w:t>
            </w:r>
            <w:r w:rsidR="00B22B60">
              <w:rPr>
                <w:rFonts w:ascii="Arial" w:hAnsi="Arial" w:cs="Arial"/>
                <w:sz w:val="20"/>
                <w:szCs w:val="20"/>
              </w:rPr>
              <w:t>d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e Bosques, Biodiversidad </w:t>
            </w:r>
            <w:r w:rsidR="00B22B60">
              <w:rPr>
                <w:rFonts w:ascii="Arial" w:hAnsi="Arial" w:cs="Arial"/>
                <w:sz w:val="20"/>
                <w:szCs w:val="20"/>
              </w:rPr>
              <w:t>y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 Servicios Ecosistémicos</w:t>
            </w:r>
            <w:r w:rsidR="00B22B60">
              <w:rPr>
                <w:rFonts w:ascii="Arial" w:hAnsi="Arial" w:cs="Arial"/>
                <w:sz w:val="20"/>
                <w:szCs w:val="20"/>
              </w:rPr>
              <w:t xml:space="preserve"> –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 DBBSE</w:t>
            </w:r>
            <w:r w:rsidR="00B22B60">
              <w:rPr>
                <w:rFonts w:ascii="Arial" w:hAnsi="Arial" w:cs="Arial"/>
                <w:sz w:val="20"/>
                <w:szCs w:val="20"/>
              </w:rPr>
              <w:t>.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250666" w:rsidRPr="00296A0A" w14:paraId="505388E5" w14:textId="77777777" w:rsidTr="008852C6">
        <w:trPr>
          <w:trHeight w:val="115"/>
        </w:trPr>
        <w:tc>
          <w:tcPr>
            <w:tcW w:w="93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4D4DC4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00" w:type="dxa"/>
            <w:gridSpan w:val="11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CAD52EF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250666" w:rsidRPr="00296A0A" w14:paraId="2F9936B4" w14:textId="77777777" w:rsidTr="008852C6">
        <w:trPr>
          <w:trHeight w:val="375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FB78C97" w14:textId="77777777" w:rsidR="00250666" w:rsidRPr="00296A0A" w:rsidRDefault="00250666" w:rsidP="001C5C92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sz w:val="28"/>
                <w:szCs w:val="28"/>
              </w:rPr>
              <w:t>ORDEN DEL DÍA / AGENDA</w:t>
            </w:r>
          </w:p>
        </w:tc>
      </w:tr>
      <w:tr w:rsidR="005D6101" w:rsidRPr="00296A0A" w14:paraId="7F5E7974" w14:textId="77777777" w:rsidTr="006D4B64">
        <w:trPr>
          <w:trHeight w:val="375"/>
        </w:trPr>
        <w:tc>
          <w:tcPr>
            <w:tcW w:w="53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538F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6662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66952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334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C53367E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</w:tr>
      <w:tr w:rsidR="0096297A" w:rsidRPr="00296A0A" w14:paraId="3BD59897" w14:textId="77777777" w:rsidTr="00085601">
        <w:trPr>
          <w:trHeight w:val="1246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656BE" w14:textId="77777777" w:rsidR="0096297A" w:rsidRPr="00296A0A" w:rsidRDefault="00523CF3" w:rsidP="0096297A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666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A9DBF" w14:textId="5B5A7212" w:rsidR="00126292" w:rsidRPr="00296A0A" w:rsidRDefault="009529A4" w:rsidP="00AB25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34072A">
              <w:rPr>
                <w:rFonts w:ascii="Arial" w:hAnsi="Arial" w:cs="Arial"/>
                <w:sz w:val="20"/>
                <w:szCs w:val="20"/>
              </w:rPr>
              <w:t xml:space="preserve">resentar </w:t>
            </w:r>
            <w:r w:rsidR="00B22B60">
              <w:rPr>
                <w:rFonts w:ascii="Arial" w:hAnsi="Arial" w:cs="Arial"/>
                <w:sz w:val="20"/>
                <w:szCs w:val="20"/>
              </w:rPr>
              <w:t>ocho  historias de usuario relacionadas con el Registro Anual REAA al equipo funcional y técnico</w:t>
            </w:r>
            <w:r w:rsidR="00CD2423">
              <w:rPr>
                <w:rFonts w:ascii="Arial" w:hAnsi="Arial" w:cs="Arial"/>
                <w:sz w:val="20"/>
                <w:szCs w:val="20"/>
              </w:rPr>
              <w:t xml:space="preserve"> de DBBSE</w:t>
            </w:r>
          </w:p>
        </w:tc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B22A9B7" w14:textId="68382A0F" w:rsidR="0096297A" w:rsidRPr="00296A0A" w:rsidRDefault="00C521CE" w:rsidP="002E6735">
            <w:pPr>
              <w:rPr>
                <w:rFonts w:ascii="Arial" w:hAnsi="Arial" w:cs="Arial"/>
                <w:sz w:val="20"/>
                <w:szCs w:val="20"/>
              </w:rPr>
            </w:pPr>
            <w:r w:rsidRPr="00296A0A">
              <w:rPr>
                <w:rFonts w:ascii="Arial" w:hAnsi="Arial" w:cs="Arial"/>
                <w:sz w:val="20"/>
                <w:szCs w:val="20"/>
              </w:rPr>
              <w:t>Erica Sofía Cely Granados</w:t>
            </w:r>
          </w:p>
        </w:tc>
      </w:tr>
    </w:tbl>
    <w:p w14:paraId="0C4B9ACC" w14:textId="77777777" w:rsidR="00674D2E" w:rsidRPr="00296A0A" w:rsidRDefault="00674D2E">
      <w:pPr>
        <w:rPr>
          <w:rFonts w:ascii="Arial" w:hAnsi="Arial" w:cs="Arial"/>
        </w:rPr>
      </w:pPr>
    </w:p>
    <w:tbl>
      <w:tblPr>
        <w:tblW w:w="10562" w:type="dxa"/>
        <w:tblInd w:w="-5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7"/>
        <w:gridCol w:w="3244"/>
        <w:gridCol w:w="1954"/>
        <w:gridCol w:w="1043"/>
        <w:gridCol w:w="747"/>
        <w:gridCol w:w="2927"/>
      </w:tblGrid>
      <w:tr w:rsidR="00674D2E" w:rsidRPr="00296A0A" w14:paraId="43415183" w14:textId="77777777" w:rsidTr="00817194">
        <w:trPr>
          <w:trHeight w:val="390"/>
        </w:trPr>
        <w:tc>
          <w:tcPr>
            <w:tcW w:w="10562" w:type="dxa"/>
            <w:gridSpan w:val="6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000000"/>
            </w:tcBorders>
            <w:shd w:val="clear" w:color="000000" w:fill="D9D9D9"/>
            <w:vAlign w:val="center"/>
            <w:hideMark/>
          </w:tcPr>
          <w:p w14:paraId="4B7E3197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  <w:lang w:val="es-CO" w:eastAsia="es-CO"/>
              </w:rPr>
            </w:pPr>
            <w:r w:rsidRPr="00296A0A"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</w:rPr>
              <w:t>ASISTENTES</w:t>
            </w:r>
          </w:p>
        </w:tc>
      </w:tr>
      <w:tr w:rsidR="006F6140" w:rsidRPr="00296A0A" w14:paraId="477079EF" w14:textId="77777777" w:rsidTr="00817194">
        <w:trPr>
          <w:trHeight w:val="315"/>
        </w:trPr>
        <w:tc>
          <w:tcPr>
            <w:tcW w:w="64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E0D865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324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A714F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NOMBRE</w:t>
            </w:r>
          </w:p>
        </w:tc>
        <w:tc>
          <w:tcPr>
            <w:tcW w:w="195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9BC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FIRMA</w:t>
            </w:r>
          </w:p>
        </w:tc>
        <w:tc>
          <w:tcPr>
            <w:tcW w:w="1790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6AA5C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ASISTENCIA</w:t>
            </w:r>
          </w:p>
        </w:tc>
        <w:tc>
          <w:tcPr>
            <w:tcW w:w="2927" w:type="dxa"/>
            <w:vMerge w:val="restart"/>
            <w:tcBorders>
              <w:top w:val="double" w:sz="4" w:space="0" w:color="auto"/>
              <w:left w:val="nil"/>
              <w:right w:val="double" w:sz="6" w:space="0" w:color="auto"/>
            </w:tcBorders>
            <w:vAlign w:val="center"/>
            <w:hideMark/>
          </w:tcPr>
          <w:p w14:paraId="0AC2498A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ENTIDAD/ DEPENDENCIA</w:t>
            </w:r>
          </w:p>
          <w:p w14:paraId="5A8BFCDC" w14:textId="77777777" w:rsidR="00674D2E" w:rsidRPr="00296A0A" w:rsidRDefault="00674D2E" w:rsidP="008639E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F6140" w:rsidRPr="00296A0A" w14:paraId="3E9D067D" w14:textId="77777777" w:rsidTr="00817194">
        <w:trPr>
          <w:trHeight w:val="225"/>
        </w:trPr>
        <w:tc>
          <w:tcPr>
            <w:tcW w:w="647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02A2E3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FA8DF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34A6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A2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P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RESENCIAL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A3B5B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V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IRTUAL</w:t>
            </w:r>
          </w:p>
        </w:tc>
        <w:tc>
          <w:tcPr>
            <w:tcW w:w="2927" w:type="dxa"/>
            <w:vMerge/>
            <w:tcBorders>
              <w:left w:val="nil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14:paraId="52C3DA5D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02D2F" w:rsidRPr="00296A0A" w14:paraId="625B0340" w14:textId="77777777" w:rsidTr="000855A4">
        <w:trPr>
          <w:trHeight w:val="397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EC80C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1D37A5" w14:textId="683CE9D5" w:rsidR="00A02D2F" w:rsidRPr="00296A0A" w:rsidRDefault="00D63F43" w:rsidP="00A02D2F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 Maritza Machado Hernandez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C9320" w14:textId="4FF9D474" w:rsidR="00A02D2F" w:rsidRPr="00296A0A" w:rsidRDefault="00D63F43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Machado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518D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64D90" w14:textId="42B1EB4D" w:rsidR="00A02D2F" w:rsidRPr="00296A0A" w:rsidRDefault="00A02D2F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67A7157" w14:textId="3EE1F1B2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1243F0AA" w14:textId="77777777" w:rsidTr="0080657A">
        <w:trPr>
          <w:trHeight w:val="416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896A0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D752EF" w14:textId="3C8D5D96" w:rsidR="00A02D2F" w:rsidRPr="00296A0A" w:rsidRDefault="0080657A" w:rsidP="0080657A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Angel Ortiz Salamanca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95A0B9" w14:textId="2CDE4A66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Ortíz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3A375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2BFEF" w14:textId="593A1DFD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08E9F40B" w14:textId="3070409A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4EC3CD7B" w14:textId="77777777" w:rsidTr="00304D7F">
        <w:trPr>
          <w:trHeight w:val="468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452BE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972A93" w14:textId="5E6BF0B1" w:rsidR="00A02D2F" w:rsidRPr="00296A0A" w:rsidRDefault="0080657A" w:rsidP="00304D7F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Diana Rocio Umaña Mira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9244B" w14:textId="7F18B7EB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Diana Umaña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02116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61C906" w14:textId="259D5BF6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1769BEA7" w14:textId="243A8D0C" w:rsidR="00A02D2F" w:rsidRPr="00296A0A" w:rsidRDefault="005020B6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  <w:tr w:rsidR="002E6735" w:rsidRPr="00296A0A" w14:paraId="68B097C0" w14:textId="77777777" w:rsidTr="00DC583A">
        <w:trPr>
          <w:trHeight w:val="432"/>
        </w:trPr>
        <w:tc>
          <w:tcPr>
            <w:tcW w:w="64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C618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25B76" w14:textId="09D31E7A" w:rsidR="002E6735" w:rsidRPr="00296A0A" w:rsidRDefault="00A02D2F" w:rsidP="002E67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Sofía Cely Granados</w:t>
            </w:r>
          </w:p>
        </w:tc>
        <w:tc>
          <w:tcPr>
            <w:tcW w:w="1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ABA86B" w14:textId="27AAA9A0" w:rsidR="002E6735" w:rsidRPr="00296A0A" w:rsidRDefault="0080657A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Cely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8CF96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0889A" w14:textId="20DDB92C" w:rsidR="002E6735" w:rsidRPr="00296A0A" w:rsidRDefault="0080657A" w:rsidP="002E673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CB5775A" w14:textId="7881BCF2" w:rsidR="002E6735" w:rsidRPr="00296A0A" w:rsidRDefault="005020B6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</w:tbl>
    <w:p w14:paraId="55A164CE" w14:textId="77777777" w:rsidR="00D35A4B" w:rsidRPr="00296A0A" w:rsidRDefault="00D35A4B" w:rsidP="008A5E05">
      <w:pPr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79"/>
        <w:gridCol w:w="2093"/>
        <w:gridCol w:w="993"/>
        <w:gridCol w:w="1842"/>
        <w:gridCol w:w="1795"/>
      </w:tblGrid>
      <w:tr w:rsidR="00D35A4B" w:rsidRPr="00296A0A" w14:paraId="7531E289" w14:textId="77777777" w:rsidTr="00B05686">
        <w:trPr>
          <w:trHeight w:val="375"/>
        </w:trPr>
        <w:tc>
          <w:tcPr>
            <w:tcW w:w="10536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BA50808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SEGUIMIENTO COMPROMISOS ACTAS ANTERIORES </w:t>
            </w:r>
            <w:r w:rsidRPr="00296A0A">
              <w:rPr>
                <w:rFonts w:ascii="Arial" w:hAnsi="Arial" w:cs="Arial"/>
                <w:i/>
                <w:sz w:val="20"/>
                <w:szCs w:val="20"/>
              </w:rPr>
              <w:t>(Si los hay)</w:t>
            </w:r>
          </w:p>
        </w:tc>
      </w:tr>
      <w:tr w:rsidR="00D35A4B" w:rsidRPr="00296A0A" w14:paraId="609550AA" w14:textId="77777777" w:rsidTr="00E154F9">
        <w:trPr>
          <w:trHeight w:val="411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C947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9367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BF9EE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FF2D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% DE AVANCE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9BC5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OBSERVACIONES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1B890B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CUMPLIMIENTO</w:t>
            </w:r>
          </w:p>
        </w:tc>
      </w:tr>
      <w:tr w:rsidR="00D35A4B" w:rsidRPr="00296A0A" w14:paraId="24190C18" w14:textId="77777777" w:rsidTr="00E154F9">
        <w:trPr>
          <w:trHeight w:val="375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77D3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D355" w14:textId="3EA0B38C" w:rsidR="00D35A4B" w:rsidRPr="00296A0A" w:rsidRDefault="00AB2516" w:rsidP="003D6D14">
            <w:pPr>
              <w:rPr>
                <w:rFonts w:ascii="Arial" w:hAnsi="Arial" w:cs="Arial"/>
                <w:bCs/>
                <w:sz w:val="18"/>
                <w:szCs w:val="14"/>
              </w:rPr>
            </w:pPr>
            <w:r w:rsidRPr="00296A0A">
              <w:rPr>
                <w:rFonts w:ascii="Arial" w:hAnsi="Arial" w:cs="Arial"/>
                <w:bCs/>
                <w:sz w:val="18"/>
                <w:szCs w:val="14"/>
              </w:rPr>
              <w:t>N/A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637C" w14:textId="157DBD3F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A4C6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331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9EF8047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</w:tbl>
    <w:p w14:paraId="6FF1C890" w14:textId="77777777" w:rsidR="00E63613" w:rsidRPr="00296A0A" w:rsidRDefault="00E63613">
      <w:pPr>
        <w:rPr>
          <w:rFonts w:ascii="Arial" w:hAnsi="Arial" w:cs="Arial"/>
        </w:rPr>
      </w:pPr>
      <w:r w:rsidRPr="00296A0A">
        <w:rPr>
          <w:rFonts w:ascii="Arial" w:hAnsi="Arial" w:cs="Arial"/>
        </w:rPr>
        <w:br w:type="page"/>
      </w:r>
    </w:p>
    <w:tbl>
      <w:tblPr>
        <w:tblpPr w:leftFromText="141" w:rightFromText="141" w:vertAnchor="text" w:horzAnchor="margin" w:tblpXSpec="center" w:tblpY="197"/>
        <w:tblW w:w="1077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833"/>
        <w:gridCol w:w="326"/>
        <w:gridCol w:w="2669"/>
        <w:gridCol w:w="2942"/>
        <w:gridCol w:w="448"/>
        <w:gridCol w:w="404"/>
        <w:gridCol w:w="500"/>
        <w:gridCol w:w="504"/>
        <w:gridCol w:w="404"/>
        <w:gridCol w:w="309"/>
        <w:gridCol w:w="1437"/>
      </w:tblGrid>
      <w:tr w:rsidR="00D35A4B" w:rsidRPr="00296A0A" w14:paraId="28264AE1" w14:textId="77777777" w:rsidTr="00CA174F">
        <w:trPr>
          <w:trHeight w:val="118"/>
        </w:trPr>
        <w:tc>
          <w:tcPr>
            <w:tcW w:w="83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29A81FF8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6385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31DF36E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1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49EC2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4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62CE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  <w:tr w:rsidR="00D35A4B" w:rsidRPr="00296A0A" w14:paraId="611E3649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01357DA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DESARROLLO DE LA REUNIÓN</w:t>
            </w:r>
          </w:p>
        </w:tc>
      </w:tr>
      <w:tr w:rsidR="00D35A4B" w:rsidRPr="00296A0A" w14:paraId="3D8B6700" w14:textId="77777777" w:rsidTr="00CA174F">
        <w:tblPrEx>
          <w:tblCellMar>
            <w:left w:w="70" w:type="dxa"/>
            <w:right w:w="70" w:type="dxa"/>
          </w:tblCellMar>
        </w:tblPrEx>
        <w:trPr>
          <w:trHeight w:val="78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F22802F" w14:textId="25C98966" w:rsidR="00BC6231" w:rsidRDefault="00F14E3B" w:rsidP="00BC6231">
            <w:pPr>
              <w:pStyle w:val="Prrafodelista"/>
              <w:numPr>
                <w:ilvl w:val="0"/>
                <w:numId w:val="34"/>
              </w:numPr>
              <w:ind w:left="209" w:hanging="209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 present</w:t>
            </w:r>
            <w:r w:rsidR="00BC6231">
              <w:rPr>
                <w:rFonts w:ascii="Arial" w:hAnsi="Arial" w:cs="Arial"/>
                <w:sz w:val="20"/>
                <w:szCs w:val="20"/>
              </w:rPr>
              <w:t xml:space="preserve">aron </w:t>
            </w:r>
            <w:r w:rsidR="00055FA5">
              <w:rPr>
                <w:rFonts w:ascii="Arial" w:hAnsi="Arial" w:cs="Arial"/>
                <w:sz w:val="20"/>
                <w:szCs w:val="20"/>
              </w:rPr>
              <w:t xml:space="preserve">por parte de la analista Erica Cely </w:t>
            </w:r>
            <w:r w:rsidR="00BC6231">
              <w:rPr>
                <w:rFonts w:ascii="Arial" w:hAnsi="Arial" w:cs="Arial"/>
                <w:sz w:val="20"/>
                <w:szCs w:val="20"/>
              </w:rPr>
              <w:t xml:space="preserve">las siguientes historias de usuario en la WIKI del </w:t>
            </w:r>
            <w:r>
              <w:rPr>
                <w:rFonts w:ascii="Arial" w:hAnsi="Arial" w:cs="Arial"/>
                <w:sz w:val="20"/>
                <w:szCs w:val="20"/>
              </w:rPr>
              <w:t>registro anual de REAA al equipo funcional</w:t>
            </w:r>
            <w:r w:rsidR="00055FA5">
              <w:rPr>
                <w:rFonts w:ascii="Arial" w:hAnsi="Arial" w:cs="Arial"/>
                <w:sz w:val="20"/>
                <w:szCs w:val="20"/>
              </w:rPr>
              <w:t xml:space="preserve"> para validación y aprobación</w:t>
            </w:r>
            <w:r w:rsidR="00BC6231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76FB9E20" w14:textId="77777777" w:rsidR="00BC6231" w:rsidRDefault="00BC6231" w:rsidP="00BC6231">
            <w:pPr>
              <w:pStyle w:val="Prrafodelista"/>
              <w:ind w:left="209"/>
              <w:rPr>
                <w:rFonts w:ascii="Arial" w:hAnsi="Arial" w:cs="Arial"/>
                <w:sz w:val="20"/>
                <w:szCs w:val="20"/>
              </w:rPr>
            </w:pPr>
          </w:p>
          <w:p w14:paraId="5B1CE0B3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1. hu-bdbse-reaa-reg-001 - Registro anual REAA - Consulta REAA</w:t>
            </w:r>
          </w:p>
          <w:p w14:paraId="7DE517BA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2. hu-bdbse-reaa-reg-002 - Registro anual REAA - Consulta REAA - Filtros de búsqueda</w:t>
            </w:r>
          </w:p>
          <w:p w14:paraId="58CC3F91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3. hu-bdbse-reaa-reg-003 - Registro anual REAA - Consulta REAA - Resultados de búsqueda</w:t>
            </w:r>
          </w:p>
          <w:p w14:paraId="2EAF8767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4. hu-bdbse-reaa-reg-004 - Registro anual REAA - Consulta REAA - Acciones</w:t>
            </w:r>
          </w:p>
          <w:p w14:paraId="1EEA3936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5. hu-bdbse-reaa-reg-005 - Registro anual REAA - Nuevo registro</w:t>
            </w:r>
          </w:p>
          <w:p w14:paraId="1AA18856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6. hu-bdbse-reaa-reg-006 - Registro anual REAA - Nuevo registro - Seleccionar propuesta</w:t>
            </w:r>
          </w:p>
          <w:p w14:paraId="41F81C2A" w14:textId="77777777" w:rsidR="00BC6231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>7. hu-bdbse-reaa-reg-007 - Registro anual REAA - Nuevo registro - Seleccionar propuesta REAA Básico</w:t>
            </w:r>
          </w:p>
          <w:p w14:paraId="7387D88C" w14:textId="25F9F260" w:rsidR="00F14E3B" w:rsidRPr="00BC6231" w:rsidRDefault="00BC6231" w:rsidP="00BC6231">
            <w:pPr>
              <w:rPr>
                <w:rFonts w:ascii="Arial" w:hAnsi="Arial" w:cs="Arial"/>
                <w:sz w:val="20"/>
                <w:szCs w:val="20"/>
              </w:rPr>
            </w:pPr>
            <w:r w:rsidRPr="00BC6231">
              <w:rPr>
                <w:rFonts w:ascii="Arial" w:hAnsi="Arial" w:cs="Arial"/>
                <w:sz w:val="20"/>
                <w:szCs w:val="20"/>
              </w:rPr>
              <w:t xml:space="preserve">8. hu-bdbse-reaa-reg-008 - Registro anual REAA - Nuevo registro - Seleccionar propuesta REAA Básico + Datos Minambiente </w:t>
            </w:r>
            <w:r w:rsidR="00F14E3B" w:rsidRPr="00BC623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D35A4B" w:rsidRPr="00296A0A" w14:paraId="6AEC1C0A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7FB334F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CONCLUSIONES</w:t>
            </w:r>
          </w:p>
        </w:tc>
      </w:tr>
      <w:tr w:rsidR="00413C9F" w:rsidRPr="00296A0A" w14:paraId="39513C6D" w14:textId="77777777" w:rsidTr="00CA174F">
        <w:trPr>
          <w:trHeight w:val="544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EFC8A44" w14:textId="7C140F1C" w:rsidR="008200DA" w:rsidRPr="00C143ED" w:rsidRDefault="008C2C45" w:rsidP="000723DC">
            <w:pPr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Se enviará correo para confirmar la 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aprobación en la wiki 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de las ocho historias de usuario presentadas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, 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por parte del Líder 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funcional </w:t>
            </w:r>
            <w:r w:rsidR="00C143ED" w:rsidRPr="003E4758">
              <w:rPr>
                <w:rFonts w:ascii="Arial" w:hAnsi="Arial" w:cs="Arial"/>
                <w:bCs/>
                <w:iCs/>
                <w:sz w:val="20"/>
                <w:szCs w:val="20"/>
              </w:rPr>
              <w:t>Luis</w:t>
            </w:r>
            <w:r w:rsidRPr="008C2C45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Francisco Camargo Fajardo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>.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</w:t>
            </w:r>
          </w:p>
        </w:tc>
      </w:tr>
      <w:tr w:rsidR="00D35A4B" w:rsidRPr="00296A0A" w14:paraId="43998731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7C8806D3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LISTA DE EVIDENCIAS </w:t>
            </w:r>
          </w:p>
          <w:p w14:paraId="097AB5B5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i/>
                <w:sz w:val="18"/>
                <w:szCs w:val="18"/>
              </w:rPr>
              <w:t>(Relacionar las evidencias tales como</w:t>
            </w:r>
            <w:r w:rsidRPr="00296A0A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listas de asistencia, fotografías, videos, informes, entre otros)</w:t>
            </w:r>
          </w:p>
        </w:tc>
      </w:tr>
      <w:tr w:rsidR="00D35A4B" w:rsidRPr="00296A0A" w14:paraId="5CC0D9FE" w14:textId="77777777" w:rsidTr="00CA174F">
        <w:trPr>
          <w:trHeight w:val="560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3E4439B" w14:textId="021DCA58" w:rsidR="009117D7" w:rsidRPr="00296A0A" w:rsidRDefault="00C143ED" w:rsidP="009117D7">
            <w:pPr>
              <w:pStyle w:val="Prrafodelista"/>
              <w:ind w:left="862"/>
              <w:rPr>
                <w:rFonts w:ascii="Arial" w:hAnsi="Arial" w:cs="Arial"/>
                <w:sz w:val="18"/>
                <w:szCs w:val="18"/>
              </w:rPr>
            </w:pPr>
            <w:r w:rsidRPr="00C143ED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4BE84DE9" wp14:editId="47B68033">
                  <wp:extent cx="5704764" cy="3799122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8238" cy="3801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4473CC" w14:textId="331BF98B" w:rsidR="008F75AB" w:rsidRPr="00296A0A" w:rsidRDefault="008F75AB" w:rsidP="008200DA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1B2755" w14:textId="77777777" w:rsidR="00406380" w:rsidRPr="00296A0A" w:rsidRDefault="00406380" w:rsidP="00406380">
            <w:pPr>
              <w:pStyle w:val="Prrafodelista"/>
              <w:ind w:left="321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35A4B" w:rsidRPr="00296A0A" w14:paraId="22CCAFC8" w14:textId="77777777" w:rsidTr="00CA174F">
        <w:trPr>
          <w:trHeight w:val="118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6D77D7B0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9A62CA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D35A4B" w:rsidRPr="00296A0A" w14:paraId="552FF167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18061AD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COMPROMISOS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(Si los hay)</w:t>
            </w:r>
          </w:p>
        </w:tc>
      </w:tr>
      <w:tr w:rsidR="00D35A4B" w:rsidRPr="00296A0A" w14:paraId="5B2B3EBF" w14:textId="77777777" w:rsidTr="00764419">
        <w:trPr>
          <w:trHeight w:val="368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E82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374B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COMPROMISO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5C90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DB5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INICIO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DACD9C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TERMINACIÓN</w:t>
            </w:r>
          </w:p>
        </w:tc>
      </w:tr>
      <w:tr w:rsidR="00AB2516" w:rsidRPr="00296A0A" w14:paraId="20D73BB8" w14:textId="77777777" w:rsidTr="00764419">
        <w:trPr>
          <w:trHeight w:val="504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2F99C" w14:textId="77777777" w:rsidR="00AB2516" w:rsidRPr="00296A0A" w:rsidRDefault="00AB2516" w:rsidP="00AB251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lastRenderedPageBreak/>
              <w:t>1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F0674" w14:textId="77777777" w:rsidR="00CA174F" w:rsidRDefault="004878C3" w:rsidP="008200DA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Enviar imágenes de las capas geográficas, REAA Básico y REAA Básico+Datos Minambiente</w:t>
            </w:r>
          </w:p>
          <w:p w14:paraId="63FE8F71" w14:textId="150A8EFB" w:rsidR="00C143ED" w:rsidRPr="00296A0A" w:rsidRDefault="00C143ED" w:rsidP="008200DA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Enviar ajuste nota de la HU008.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1BD9D" w14:textId="039D1C27" w:rsidR="00AB2516" w:rsidRPr="00296A0A" w:rsidRDefault="004878C3" w:rsidP="00AB2516">
            <w:pPr>
              <w:rPr>
                <w:rFonts w:ascii="Arial" w:hAnsi="Arial" w:cs="Arial"/>
                <w:sz w:val="20"/>
                <w:szCs w:val="16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 Maritza Machado Hernandez</w:t>
            </w: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40888" w14:textId="2032C333" w:rsidR="00AB2516" w:rsidRPr="00296A0A" w:rsidRDefault="00F044F8" w:rsidP="00AB2516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</w:t>
            </w:r>
            <w:r w:rsidR="00967062">
              <w:rPr>
                <w:rFonts w:ascii="Arial" w:hAnsi="Arial" w:cs="Arial"/>
                <w:bCs/>
                <w:sz w:val="20"/>
                <w:szCs w:val="20"/>
              </w:rPr>
              <w:t>0</w:t>
            </w:r>
            <w:r w:rsidR="00500DDA">
              <w:rPr>
                <w:rFonts w:ascii="Arial" w:hAnsi="Arial" w:cs="Arial"/>
                <w:bCs/>
                <w:sz w:val="20"/>
                <w:szCs w:val="20"/>
              </w:rPr>
              <w:t>/0</w:t>
            </w:r>
            <w:r w:rsidR="00967062">
              <w:rPr>
                <w:rFonts w:ascii="Arial" w:hAnsi="Arial" w:cs="Arial"/>
                <w:bCs/>
                <w:sz w:val="20"/>
                <w:szCs w:val="20"/>
              </w:rPr>
              <w:t>2</w:t>
            </w:r>
            <w:r w:rsidR="00500DDA">
              <w:rPr>
                <w:rFonts w:ascii="Arial" w:hAnsi="Arial" w:cs="Arial"/>
                <w:bCs/>
                <w:sz w:val="20"/>
                <w:szCs w:val="20"/>
              </w:rPr>
              <w:t>/2026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0CA7EA61" w14:textId="6EEEFDB1" w:rsidR="00AB2516" w:rsidRPr="00296A0A" w:rsidRDefault="00967062" w:rsidP="00AB251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  <w:r w:rsidR="00500DDA">
              <w:rPr>
                <w:rFonts w:ascii="Arial" w:hAnsi="Arial" w:cs="Arial"/>
                <w:sz w:val="20"/>
                <w:szCs w:val="20"/>
              </w:rPr>
              <w:t>/02/2026</w:t>
            </w:r>
          </w:p>
        </w:tc>
      </w:tr>
      <w:tr w:rsidR="00AD471A" w:rsidRPr="00296A0A" w14:paraId="50E1F400" w14:textId="77777777" w:rsidTr="00CA174F">
        <w:trPr>
          <w:trHeight w:val="229"/>
        </w:trPr>
        <w:tc>
          <w:tcPr>
            <w:tcW w:w="6770" w:type="dxa"/>
            <w:gridSpan w:val="4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EA09DDC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 xml:space="preserve">FECHA DE LA PRÓXIMA REUNIÓN </w:t>
            </w:r>
            <w:r w:rsidRPr="00296A0A">
              <w:rPr>
                <w:rFonts w:ascii="Arial" w:hAnsi="Arial" w:cs="Arial"/>
                <w:sz w:val="18"/>
                <w:szCs w:val="14"/>
              </w:rPr>
              <w:t>(</w:t>
            </w:r>
            <w:r w:rsidRPr="00296A0A">
              <w:rPr>
                <w:rFonts w:ascii="Arial" w:hAnsi="Arial" w:cs="Arial"/>
                <w:i/>
                <w:sz w:val="18"/>
                <w:szCs w:val="14"/>
              </w:rPr>
              <w:t>Si aplica)</w:t>
            </w:r>
            <w:r w:rsidRPr="00296A0A">
              <w:rPr>
                <w:rFonts w:ascii="Arial" w:hAnsi="Arial" w:cs="Arial"/>
                <w:b/>
                <w:i/>
                <w:sz w:val="18"/>
                <w:szCs w:val="14"/>
              </w:rPr>
              <w:t xml:space="preserve">: </w:t>
            </w:r>
          </w:p>
        </w:tc>
        <w:tc>
          <w:tcPr>
            <w:tcW w:w="85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F896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DIA</w:t>
            </w:r>
          </w:p>
        </w:tc>
        <w:tc>
          <w:tcPr>
            <w:tcW w:w="100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1491D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MES</w:t>
            </w:r>
          </w:p>
        </w:tc>
        <w:tc>
          <w:tcPr>
            <w:tcW w:w="215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C6EC755" w14:textId="4FBB7A1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A</w:t>
            </w:r>
            <w:r w:rsidR="00296A0A"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Ñ</w:t>
            </w: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O</w:t>
            </w:r>
          </w:p>
        </w:tc>
      </w:tr>
      <w:tr w:rsidR="00AD471A" w:rsidRPr="00296A0A" w14:paraId="44C4D185" w14:textId="77777777" w:rsidTr="00CA174F">
        <w:trPr>
          <w:trHeight w:val="89"/>
        </w:trPr>
        <w:tc>
          <w:tcPr>
            <w:tcW w:w="6770" w:type="dxa"/>
            <w:gridSpan w:val="4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5A81F7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</w:p>
        </w:tc>
        <w:tc>
          <w:tcPr>
            <w:tcW w:w="85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6388BAA" w14:textId="3D4DD0F9" w:rsidR="00AD471A" w:rsidRPr="00296A0A" w:rsidRDefault="00967062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17</w:t>
            </w:r>
          </w:p>
        </w:tc>
        <w:tc>
          <w:tcPr>
            <w:tcW w:w="10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52D5AC" w14:textId="70C44A19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02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EDBE3F4" w14:textId="38BBFC5C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2026</w:t>
            </w:r>
          </w:p>
        </w:tc>
      </w:tr>
      <w:tr w:rsidR="00AD471A" w:rsidRPr="00296A0A" w14:paraId="5C0FFFD0" w14:textId="77777777" w:rsidTr="00CA174F">
        <w:trPr>
          <w:trHeight w:val="195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DA6B8E7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104ABD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AD471A" w:rsidRPr="00296A0A" w14:paraId="0515A4AE" w14:textId="77777777" w:rsidTr="00764419">
        <w:trPr>
          <w:trHeight w:val="332"/>
        </w:trPr>
        <w:tc>
          <w:tcPr>
            <w:tcW w:w="3828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CD5AF84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18"/>
                <w:szCs w:val="14"/>
              </w:rPr>
              <w:t>NOMBRE DE QUIEN ELABORÓ</w:t>
            </w:r>
          </w:p>
        </w:tc>
        <w:tc>
          <w:tcPr>
            <w:tcW w:w="29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B5CCD" w14:textId="77777777" w:rsidR="00AD471A" w:rsidRPr="00296A0A" w:rsidRDefault="00AD471A" w:rsidP="00296A0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</w:t>
            </w:r>
          </w:p>
        </w:tc>
        <w:tc>
          <w:tcPr>
            <w:tcW w:w="13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41C6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3A0B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4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DDA91BC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AD471A" w:rsidRPr="00296A0A" w14:paraId="770818DA" w14:textId="77777777" w:rsidTr="00764419">
        <w:trPr>
          <w:trHeight w:val="336"/>
        </w:trPr>
        <w:tc>
          <w:tcPr>
            <w:tcW w:w="3828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A5B5059" w14:textId="19DE7C5D" w:rsidR="00AD471A" w:rsidRPr="00893993" w:rsidRDefault="00296A0A" w:rsidP="00AD471A">
            <w:pPr>
              <w:pStyle w:val="Default"/>
              <w:rPr>
                <w:bCs/>
                <w:sz w:val="20"/>
                <w:szCs w:val="20"/>
              </w:rPr>
            </w:pPr>
            <w:r w:rsidRPr="00893993">
              <w:rPr>
                <w:bCs/>
                <w:sz w:val="20"/>
                <w:szCs w:val="20"/>
              </w:rPr>
              <w:t>Erica Sofía Cely Granados</w:t>
            </w:r>
          </w:p>
        </w:tc>
        <w:tc>
          <w:tcPr>
            <w:tcW w:w="29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263576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3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DD9C27" w14:textId="6676CE21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10</w:t>
            </w:r>
          </w:p>
        </w:tc>
        <w:tc>
          <w:tcPr>
            <w:tcW w:w="121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BC450E" w14:textId="7E8D1834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02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1B20F78" w14:textId="7676CA84" w:rsidR="00AD471A" w:rsidRPr="00893993" w:rsidRDefault="00296A0A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 w:rsidRPr="00893993">
              <w:rPr>
                <w:bCs/>
                <w:iCs/>
                <w:color w:val="auto"/>
                <w:sz w:val="18"/>
                <w:szCs w:val="14"/>
              </w:rPr>
              <w:t>202</w:t>
            </w:r>
            <w:r w:rsidR="00967062">
              <w:rPr>
                <w:bCs/>
                <w:iCs/>
                <w:color w:val="auto"/>
                <w:sz w:val="18"/>
                <w:szCs w:val="14"/>
              </w:rPr>
              <w:t>6</w:t>
            </w:r>
          </w:p>
        </w:tc>
      </w:tr>
    </w:tbl>
    <w:p w14:paraId="0CAE4E1F" w14:textId="77777777" w:rsidR="00D35A4B" w:rsidRPr="00296A0A" w:rsidRDefault="00D35A4B" w:rsidP="008A5E05">
      <w:pPr>
        <w:rPr>
          <w:rFonts w:ascii="Arial" w:hAnsi="Arial" w:cs="Arial"/>
        </w:rPr>
      </w:pPr>
    </w:p>
    <w:sectPr w:rsidR="00D35A4B" w:rsidRPr="00296A0A" w:rsidSect="006F6140">
      <w:headerReference w:type="default" r:id="rId9"/>
      <w:footerReference w:type="default" r:id="rId10"/>
      <w:headerReference w:type="first" r:id="rId11"/>
      <w:footerReference w:type="first" r:id="rId12"/>
      <w:pgSz w:w="12242" w:h="15842" w:code="1"/>
      <w:pgMar w:top="1560" w:right="1134" w:bottom="1134" w:left="1701" w:header="567" w:footer="6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7C699C" w14:textId="77777777" w:rsidR="006D6CA6" w:rsidRDefault="006D6CA6">
      <w:r>
        <w:separator/>
      </w:r>
    </w:p>
  </w:endnote>
  <w:endnote w:type="continuationSeparator" w:id="0">
    <w:p w14:paraId="07C5F109" w14:textId="77777777" w:rsidR="006D6CA6" w:rsidRDefault="006D6C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tka Text">
    <w:panose1 w:val="00000000000000000000"/>
    <w:charset w:val="00"/>
    <w:family w:val="auto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altName w:val="Cambria"/>
    <w:panose1 w:val="00000000000000000000"/>
    <w:charset w:val="00"/>
    <w:family w:val="roman"/>
    <w:notTrueType/>
    <w:pitch w:val="default"/>
  </w:font>
  <w:font w:name="Apto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D5166" w14:textId="77777777" w:rsidR="00ED1B30" w:rsidRPr="003678C9" w:rsidRDefault="003678C9" w:rsidP="003678C9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r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Pr="00380A1C">
      <w:t xml:space="preserve"> </w:t>
    </w:r>
    <w:r>
      <w:rPr>
        <w:rFonts w:ascii="Arial Narrow" w:hAnsi="Arial Narrow"/>
        <w:sz w:val="16"/>
        <w:szCs w:val="16"/>
      </w:rPr>
      <w:t>de conformidad con lo definido por la Ley 1581 de 2012 y el Decreto Reglamentario 1377 de 2013.</w:t>
    </w:r>
  </w:p>
  <w:p w14:paraId="32989511" w14:textId="77777777" w:rsidR="00ED1B30" w:rsidRPr="000E3DF8" w:rsidRDefault="00ED1B30" w:rsidP="009D055B">
    <w:pPr>
      <w:pStyle w:val="Piedepgina"/>
      <w:jc w:val="right"/>
      <w:rPr>
        <w:rFonts w:ascii="Arial" w:hAnsi="Arial" w:cs="Arial"/>
        <w:color w:val="808080"/>
        <w:sz w:val="16"/>
        <w:szCs w:val="16"/>
        <w:lang w:val="es-MX"/>
      </w:rPr>
    </w:pP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Página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PAGE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2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 de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NUMPAGES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4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F7FA8" w14:textId="77777777" w:rsidR="006D4B64" w:rsidRDefault="006D4B64" w:rsidP="006D4B64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bookmarkStart w:id="0" w:name="_Hlk115873259"/>
    <w:r w:rsidR="00380A1C"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="00380A1C" w:rsidRPr="00380A1C">
      <w:t xml:space="preserve"> </w:t>
    </w:r>
    <w:bookmarkEnd w:id="0"/>
    <w:r>
      <w:rPr>
        <w:rFonts w:ascii="Arial Narrow" w:hAnsi="Arial Narrow"/>
        <w:sz w:val="16"/>
        <w:szCs w:val="16"/>
      </w:rPr>
      <w:t>de conformidad con lo definido por la Ley 1581 de 2012 y el Decreto Reglamentario 1377 de 2013</w:t>
    </w:r>
    <w:r w:rsidR="003678C9">
      <w:rPr>
        <w:rFonts w:ascii="Arial Narrow" w:hAnsi="Arial Narrow"/>
        <w:sz w:val="16"/>
        <w:szCs w:val="16"/>
      </w:rPr>
      <w:t>.</w:t>
    </w:r>
  </w:p>
  <w:p w14:paraId="08F12514" w14:textId="77777777" w:rsidR="00ED1B30" w:rsidRDefault="00ED1B30" w:rsidP="006D4B64">
    <w:pPr>
      <w:pStyle w:val="Piedepgina"/>
      <w:jc w:val="right"/>
    </w:pPr>
    <w:r>
      <w:t xml:space="preserve">                                                            </w:t>
    </w:r>
    <w:r w:rsidRPr="000E3DF8">
      <w:rPr>
        <w:rFonts w:ascii="Arial" w:hAnsi="Arial" w:cs="Arial"/>
        <w:color w:val="808080"/>
        <w:sz w:val="16"/>
        <w:szCs w:val="16"/>
      </w:rPr>
      <w:t xml:space="preserve">Página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PAGE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1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  <w:r w:rsidRPr="000E3DF8">
      <w:rPr>
        <w:rFonts w:ascii="Arial" w:hAnsi="Arial" w:cs="Arial"/>
        <w:color w:val="808080"/>
        <w:sz w:val="16"/>
        <w:szCs w:val="16"/>
      </w:rPr>
      <w:t xml:space="preserve"> de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NUMPAGES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4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B6CA2C" w14:textId="77777777" w:rsidR="006D6CA6" w:rsidRDefault="006D6CA6">
      <w:r>
        <w:separator/>
      </w:r>
    </w:p>
  </w:footnote>
  <w:footnote w:type="continuationSeparator" w:id="0">
    <w:p w14:paraId="23B3E8D8" w14:textId="77777777" w:rsidR="006D6CA6" w:rsidRDefault="006D6C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832CA" w14:textId="77777777" w:rsidR="006D4B64" w:rsidRDefault="006D4B64" w:rsidP="001963F1">
    <w:pPr>
      <w:pStyle w:val="Encabezado"/>
      <w:ind w:left="-14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tblInd w:w="-5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948"/>
      <w:gridCol w:w="4961"/>
      <w:gridCol w:w="2581"/>
    </w:tblGrid>
    <w:tr w:rsidR="00ED1B30" w:rsidRPr="003C0EFC" w14:paraId="7C33F044" w14:textId="77777777" w:rsidTr="000749C9">
      <w:trPr>
        <w:cantSplit/>
        <w:trHeight w:val="419"/>
      </w:trPr>
      <w:tc>
        <w:tcPr>
          <w:tcW w:w="2948" w:type="dxa"/>
          <w:vMerge w:val="restart"/>
          <w:vAlign w:val="center"/>
        </w:tcPr>
        <w:p w14:paraId="3FAF2321" w14:textId="77777777" w:rsidR="00E71C28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/>
              <w:noProof/>
              <w:sz w:val="20"/>
              <w:szCs w:val="16"/>
              <w:lang w:val="es-CO" w:eastAsia="es-CO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>MINISTERIO DE AMBIENTE Y</w:t>
          </w:r>
        </w:p>
        <w:p w14:paraId="3CE39110" w14:textId="77777777" w:rsidR="00ED1B30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 w:cs="Arial"/>
              <w:b/>
              <w:sz w:val="16"/>
              <w:szCs w:val="16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 xml:space="preserve"> DESARROLLO SOSTENIBLE</w:t>
          </w:r>
        </w:p>
      </w:tc>
      <w:tc>
        <w:tcPr>
          <w:tcW w:w="4961" w:type="dxa"/>
          <w:shd w:val="clear" w:color="auto" w:fill="96BE55"/>
          <w:vAlign w:val="center"/>
        </w:tcPr>
        <w:p w14:paraId="0140F81F" w14:textId="77777777" w:rsidR="00ED1B30" w:rsidRPr="000749C9" w:rsidRDefault="00ED1B30" w:rsidP="00313328">
          <w:pPr>
            <w:spacing w:before="60"/>
            <w:ind w:right="-40"/>
            <w:jc w:val="center"/>
            <w:rPr>
              <w:rFonts w:ascii="Arial Narrow" w:hAnsi="Arial Narrow" w:cs="Arial"/>
              <w:b/>
              <w:sz w:val="22"/>
              <w:szCs w:val="22"/>
            </w:rPr>
          </w:pPr>
          <w:r w:rsidRPr="000749C9">
            <w:rPr>
              <w:rFonts w:ascii="Arial Narrow" w:hAnsi="Arial Narrow" w:cs="Arial"/>
              <w:b/>
              <w:bCs/>
              <w:color w:val="FFFFFF"/>
              <w:sz w:val="22"/>
              <w:szCs w:val="22"/>
            </w:rPr>
            <w:t xml:space="preserve">FORMATO </w:t>
          </w:r>
          <w:r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>ACTA</w:t>
          </w:r>
          <w:r w:rsidR="00244803"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 xml:space="preserve"> DE REUNIÓN</w:t>
          </w:r>
        </w:p>
      </w:tc>
      <w:tc>
        <w:tcPr>
          <w:tcW w:w="2581" w:type="dxa"/>
          <w:vMerge w:val="restart"/>
          <w:vAlign w:val="center"/>
        </w:tcPr>
        <w:p w14:paraId="347B608E" w14:textId="77777777" w:rsidR="00ED1B30" w:rsidRPr="00452164" w:rsidRDefault="00D826AC" w:rsidP="003266A3">
          <w:pPr>
            <w:ind w:right="-42"/>
            <w:jc w:val="center"/>
            <w:rPr>
              <w:rFonts w:ascii="Arial" w:hAnsi="Arial" w:cs="Arial"/>
            </w:rPr>
          </w:pPr>
          <w:r w:rsidRPr="000749C9">
            <w:rPr>
              <w:rFonts w:ascii="Arial Narrow" w:hAnsi="Arial Narrow" w:cs="Arial"/>
              <w:b/>
              <w:noProof/>
              <w:spacing w:val="-6"/>
              <w:sz w:val="20"/>
              <w:szCs w:val="20"/>
              <w:lang w:eastAsia="es-CO"/>
            </w:rPr>
            <w:drawing>
              <wp:inline distT="0" distB="0" distL="0" distR="0" wp14:anchorId="0F5237FB" wp14:editId="603A5F24">
                <wp:extent cx="1053465" cy="327025"/>
                <wp:effectExtent l="0" t="0" r="0" b="0"/>
                <wp:docPr id="1" name="Imag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9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8" r="1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3465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D1B30" w:rsidRPr="001A28B1" w14:paraId="24BD6E3D" w14:textId="77777777" w:rsidTr="000749C9">
      <w:trPr>
        <w:cantSplit/>
        <w:trHeight w:val="229"/>
      </w:trPr>
      <w:tc>
        <w:tcPr>
          <w:tcW w:w="2948" w:type="dxa"/>
          <w:vMerge/>
          <w:vAlign w:val="center"/>
        </w:tcPr>
        <w:p w14:paraId="6F954D62" w14:textId="77777777" w:rsidR="00ED1B30" w:rsidRPr="00546CC3" w:rsidRDefault="00ED1B30" w:rsidP="003266A3">
          <w:pPr>
            <w:jc w:val="center"/>
            <w:rPr>
              <w:rFonts w:ascii="Verdana" w:hAnsi="Verdana" w:cs="Arial"/>
              <w:bCs/>
              <w:spacing w:val="-6"/>
              <w:sz w:val="20"/>
              <w:szCs w:val="20"/>
            </w:rPr>
          </w:pPr>
        </w:p>
      </w:tc>
      <w:tc>
        <w:tcPr>
          <w:tcW w:w="4961" w:type="dxa"/>
          <w:shd w:val="clear" w:color="auto" w:fill="4D4D4D"/>
          <w:vAlign w:val="center"/>
        </w:tcPr>
        <w:p w14:paraId="4DC6A79B" w14:textId="77777777" w:rsidR="00ED1B30" w:rsidRDefault="00ED1B30" w:rsidP="003266A3">
          <w:pPr>
            <w:ind w:right="-42"/>
            <w:jc w:val="center"/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</w:pPr>
          <w:r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  <w:t>Proceso: Administración del Sistema Integrado de Gestión</w:t>
          </w:r>
        </w:p>
      </w:tc>
      <w:tc>
        <w:tcPr>
          <w:tcW w:w="2581" w:type="dxa"/>
          <w:vMerge/>
          <w:vAlign w:val="center"/>
        </w:tcPr>
        <w:p w14:paraId="5918BAA7" w14:textId="77777777" w:rsidR="00ED1B30" w:rsidRPr="00C53074" w:rsidRDefault="00ED1B30" w:rsidP="003266A3">
          <w:pPr>
            <w:ind w:right="-42"/>
            <w:jc w:val="center"/>
            <w:rPr>
              <w:rFonts w:ascii="Arial" w:hAnsi="Arial" w:cs="Arial"/>
              <w:bCs/>
              <w:spacing w:val="-6"/>
            </w:rPr>
          </w:pPr>
        </w:p>
      </w:tc>
    </w:tr>
    <w:tr w:rsidR="00ED1B30" w:rsidRPr="001A28B1" w14:paraId="1F8124E0" w14:textId="77777777" w:rsidTr="00967791">
      <w:trPr>
        <w:cantSplit/>
        <w:trHeight w:val="323"/>
      </w:trPr>
      <w:tc>
        <w:tcPr>
          <w:tcW w:w="2948" w:type="dxa"/>
          <w:vAlign w:val="center"/>
        </w:tcPr>
        <w:p w14:paraId="123ADE46" w14:textId="77777777" w:rsidR="00ED1B30" w:rsidRPr="00E71C28" w:rsidRDefault="00ED1B30" w:rsidP="005A4A1C">
          <w:pPr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  <w:lang w:val="en-US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Versión: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 xml:space="preserve">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7</w:t>
          </w:r>
        </w:p>
      </w:tc>
      <w:tc>
        <w:tcPr>
          <w:tcW w:w="4961" w:type="dxa"/>
          <w:vAlign w:val="center"/>
        </w:tcPr>
        <w:p w14:paraId="776DDB2C" w14:textId="77777777" w:rsidR="00ED1B30" w:rsidRPr="00E71C28" w:rsidRDefault="00ED1B30" w:rsidP="00E71C28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 xml:space="preserve">Vigencia: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27/06/2023</w:t>
          </w:r>
        </w:p>
      </w:tc>
      <w:tc>
        <w:tcPr>
          <w:tcW w:w="2581" w:type="dxa"/>
          <w:vAlign w:val="center"/>
        </w:tcPr>
        <w:p w14:paraId="4C7E2C95" w14:textId="77777777" w:rsidR="00ED1B30" w:rsidRPr="00E71C28" w:rsidRDefault="00ED1B30" w:rsidP="00A734B2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Código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>: F-E-SIG-25</w:t>
          </w:r>
        </w:p>
      </w:tc>
    </w:tr>
  </w:tbl>
  <w:p w14:paraId="3870698F" w14:textId="77777777" w:rsidR="00ED1B30" w:rsidRPr="00452164" w:rsidRDefault="00ED1B30" w:rsidP="00452164">
    <w:pPr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A2F76"/>
    <w:multiLevelType w:val="hybridMultilevel"/>
    <w:tmpl w:val="441C6324"/>
    <w:lvl w:ilvl="0" w:tplc="240A000F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" w15:restartNumberingAfterBreak="0">
    <w:nsid w:val="03870956"/>
    <w:multiLevelType w:val="hybridMultilevel"/>
    <w:tmpl w:val="74D0B3A2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 w15:restartNumberingAfterBreak="0">
    <w:nsid w:val="042111CC"/>
    <w:multiLevelType w:val="hybridMultilevel"/>
    <w:tmpl w:val="86B44054"/>
    <w:lvl w:ilvl="0" w:tplc="51B04108">
      <w:start w:val="31"/>
      <w:numFmt w:val="bullet"/>
      <w:lvlText w:val="-"/>
      <w:lvlJc w:val="left"/>
      <w:pPr>
        <w:ind w:left="86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 w15:restartNumberingAfterBreak="0">
    <w:nsid w:val="065E7E86"/>
    <w:multiLevelType w:val="hybridMultilevel"/>
    <w:tmpl w:val="FAAA09CE"/>
    <w:lvl w:ilvl="0" w:tplc="8D6624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D18CE72">
      <w:numFmt w:val="none"/>
      <w:lvlText w:val=""/>
      <w:lvlJc w:val="left"/>
      <w:pPr>
        <w:tabs>
          <w:tab w:val="num" w:pos="360"/>
        </w:tabs>
      </w:pPr>
    </w:lvl>
    <w:lvl w:ilvl="2" w:tplc="A96411CE">
      <w:numFmt w:val="none"/>
      <w:lvlText w:val=""/>
      <w:lvlJc w:val="left"/>
      <w:pPr>
        <w:tabs>
          <w:tab w:val="num" w:pos="360"/>
        </w:tabs>
      </w:pPr>
    </w:lvl>
    <w:lvl w:ilvl="3" w:tplc="5CBE4C8C">
      <w:numFmt w:val="none"/>
      <w:lvlText w:val=""/>
      <w:lvlJc w:val="left"/>
      <w:pPr>
        <w:tabs>
          <w:tab w:val="num" w:pos="360"/>
        </w:tabs>
      </w:pPr>
    </w:lvl>
    <w:lvl w:ilvl="4" w:tplc="E8A82EF6">
      <w:numFmt w:val="none"/>
      <w:lvlText w:val=""/>
      <w:lvlJc w:val="left"/>
      <w:pPr>
        <w:tabs>
          <w:tab w:val="num" w:pos="360"/>
        </w:tabs>
      </w:pPr>
    </w:lvl>
    <w:lvl w:ilvl="5" w:tplc="EF5AF45A">
      <w:numFmt w:val="none"/>
      <w:lvlText w:val=""/>
      <w:lvlJc w:val="left"/>
      <w:pPr>
        <w:tabs>
          <w:tab w:val="num" w:pos="360"/>
        </w:tabs>
      </w:pPr>
    </w:lvl>
    <w:lvl w:ilvl="6" w:tplc="DEECB5D6">
      <w:numFmt w:val="none"/>
      <w:lvlText w:val=""/>
      <w:lvlJc w:val="left"/>
      <w:pPr>
        <w:tabs>
          <w:tab w:val="num" w:pos="360"/>
        </w:tabs>
      </w:pPr>
    </w:lvl>
    <w:lvl w:ilvl="7" w:tplc="822665EC">
      <w:numFmt w:val="none"/>
      <w:lvlText w:val=""/>
      <w:lvlJc w:val="left"/>
      <w:pPr>
        <w:tabs>
          <w:tab w:val="num" w:pos="360"/>
        </w:tabs>
      </w:pPr>
    </w:lvl>
    <w:lvl w:ilvl="8" w:tplc="95A6A32A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0C844D48"/>
    <w:multiLevelType w:val="hybridMultilevel"/>
    <w:tmpl w:val="3392F7DA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11055A4"/>
    <w:multiLevelType w:val="hybridMultilevel"/>
    <w:tmpl w:val="6268990C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30555F"/>
    <w:multiLevelType w:val="hybridMultilevel"/>
    <w:tmpl w:val="C2FA85E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E46408"/>
    <w:multiLevelType w:val="hybridMultilevel"/>
    <w:tmpl w:val="DBE21CC0"/>
    <w:lvl w:ilvl="0" w:tplc="30BAA13A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F76F1"/>
    <w:multiLevelType w:val="hybridMultilevel"/>
    <w:tmpl w:val="4AAAE900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0C9730A"/>
    <w:multiLevelType w:val="hybridMultilevel"/>
    <w:tmpl w:val="52781814"/>
    <w:lvl w:ilvl="0" w:tplc="51B04108">
      <w:start w:val="31"/>
      <w:numFmt w:val="bullet"/>
      <w:lvlText w:val="-"/>
      <w:lvlJc w:val="left"/>
      <w:pPr>
        <w:ind w:left="1069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C822811"/>
    <w:multiLevelType w:val="hybridMultilevel"/>
    <w:tmpl w:val="52F4C60C"/>
    <w:lvl w:ilvl="0" w:tplc="0C0A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E193D45"/>
    <w:multiLevelType w:val="hybridMultilevel"/>
    <w:tmpl w:val="FD240E72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0514FC4"/>
    <w:multiLevelType w:val="hybridMultilevel"/>
    <w:tmpl w:val="5BA6871E"/>
    <w:lvl w:ilvl="0" w:tplc="E5C8E14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1A5433D"/>
    <w:multiLevelType w:val="hybridMultilevel"/>
    <w:tmpl w:val="7C402F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B80F5E"/>
    <w:multiLevelType w:val="hybridMultilevel"/>
    <w:tmpl w:val="491E832C"/>
    <w:lvl w:ilvl="0" w:tplc="75304D00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BB6C5E"/>
    <w:multiLevelType w:val="hybridMultilevel"/>
    <w:tmpl w:val="36609218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33D11B03"/>
    <w:multiLevelType w:val="hybridMultilevel"/>
    <w:tmpl w:val="11AC69C8"/>
    <w:lvl w:ilvl="0" w:tplc="7E1A52FC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7" w15:restartNumberingAfterBreak="0">
    <w:nsid w:val="363B4513"/>
    <w:multiLevelType w:val="hybridMultilevel"/>
    <w:tmpl w:val="BFDAAF9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D41082"/>
    <w:multiLevelType w:val="hybridMultilevel"/>
    <w:tmpl w:val="5F06F326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A50EA7"/>
    <w:multiLevelType w:val="hybridMultilevel"/>
    <w:tmpl w:val="79342B4E"/>
    <w:lvl w:ilvl="0" w:tplc="654A27C4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4AB1A19"/>
    <w:multiLevelType w:val="hybridMultilevel"/>
    <w:tmpl w:val="C8F4C944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1" w15:restartNumberingAfterBreak="0">
    <w:nsid w:val="47170714"/>
    <w:multiLevelType w:val="hybridMultilevel"/>
    <w:tmpl w:val="951CCC0A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75E292B"/>
    <w:multiLevelType w:val="hybridMultilevel"/>
    <w:tmpl w:val="D85E29B0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7D03C7E"/>
    <w:multiLevelType w:val="hybridMultilevel"/>
    <w:tmpl w:val="C46E3A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516A1D"/>
    <w:multiLevelType w:val="hybridMultilevel"/>
    <w:tmpl w:val="3B2C76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282C09"/>
    <w:multiLevelType w:val="hybridMultilevel"/>
    <w:tmpl w:val="71B00564"/>
    <w:lvl w:ilvl="0" w:tplc="81726880">
      <w:start w:val="1"/>
      <w:numFmt w:val="decimal"/>
      <w:lvlText w:val="%1."/>
      <w:lvlJc w:val="left"/>
      <w:rPr>
        <w:rFonts w:hint="default"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26" w15:restartNumberingAfterBreak="0">
    <w:nsid w:val="5DE1538F"/>
    <w:multiLevelType w:val="hybridMultilevel"/>
    <w:tmpl w:val="B8E26E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720ED8"/>
    <w:multiLevelType w:val="hybridMultilevel"/>
    <w:tmpl w:val="55947F94"/>
    <w:lvl w:ilvl="0" w:tplc="0C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132846"/>
    <w:multiLevelType w:val="hybridMultilevel"/>
    <w:tmpl w:val="A366F7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F62A63"/>
    <w:multiLevelType w:val="hybridMultilevel"/>
    <w:tmpl w:val="55145044"/>
    <w:lvl w:ilvl="0" w:tplc="0C0A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0C0A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CA4C39"/>
    <w:multiLevelType w:val="hybridMultilevel"/>
    <w:tmpl w:val="E8DE3E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96F0537"/>
    <w:multiLevelType w:val="hybridMultilevel"/>
    <w:tmpl w:val="5734E042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B17CFE"/>
    <w:multiLevelType w:val="multilevel"/>
    <w:tmpl w:val="9FF86EA2"/>
    <w:lvl w:ilvl="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63D5F86"/>
    <w:multiLevelType w:val="hybridMultilevel"/>
    <w:tmpl w:val="A0B26EE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9"/>
  </w:num>
  <w:num w:numId="3">
    <w:abstractNumId w:val="10"/>
  </w:num>
  <w:num w:numId="4">
    <w:abstractNumId w:val="3"/>
  </w:num>
  <w:num w:numId="5">
    <w:abstractNumId w:val="11"/>
  </w:num>
  <w:num w:numId="6">
    <w:abstractNumId w:val="32"/>
  </w:num>
  <w:num w:numId="7">
    <w:abstractNumId w:val="22"/>
  </w:num>
  <w:num w:numId="8">
    <w:abstractNumId w:val="6"/>
  </w:num>
  <w:num w:numId="9">
    <w:abstractNumId w:val="23"/>
  </w:num>
  <w:num w:numId="10">
    <w:abstractNumId w:val="15"/>
  </w:num>
  <w:num w:numId="11">
    <w:abstractNumId w:val="4"/>
  </w:num>
  <w:num w:numId="12">
    <w:abstractNumId w:val="30"/>
  </w:num>
  <w:num w:numId="13">
    <w:abstractNumId w:val="26"/>
  </w:num>
  <w:num w:numId="14">
    <w:abstractNumId w:val="28"/>
  </w:num>
  <w:num w:numId="15">
    <w:abstractNumId w:val="13"/>
  </w:num>
  <w:num w:numId="16">
    <w:abstractNumId w:val="24"/>
  </w:num>
  <w:num w:numId="17">
    <w:abstractNumId w:val="1"/>
  </w:num>
  <w:num w:numId="18">
    <w:abstractNumId w:val="8"/>
  </w:num>
  <w:num w:numId="19">
    <w:abstractNumId w:val="9"/>
  </w:num>
  <w:num w:numId="20">
    <w:abstractNumId w:val="2"/>
  </w:num>
  <w:num w:numId="21">
    <w:abstractNumId w:val="20"/>
  </w:num>
  <w:num w:numId="22">
    <w:abstractNumId w:val="17"/>
  </w:num>
  <w:num w:numId="23">
    <w:abstractNumId w:val="18"/>
  </w:num>
  <w:num w:numId="24">
    <w:abstractNumId w:val="31"/>
  </w:num>
  <w:num w:numId="25">
    <w:abstractNumId w:val="0"/>
  </w:num>
  <w:num w:numId="26">
    <w:abstractNumId w:val="25"/>
  </w:num>
  <w:num w:numId="27">
    <w:abstractNumId w:val="16"/>
  </w:num>
  <w:num w:numId="28">
    <w:abstractNumId w:val="14"/>
  </w:num>
  <w:num w:numId="29">
    <w:abstractNumId w:val="7"/>
  </w:num>
  <w:num w:numId="30">
    <w:abstractNumId w:val="21"/>
  </w:num>
  <w:num w:numId="31">
    <w:abstractNumId w:val="33"/>
  </w:num>
  <w:num w:numId="32">
    <w:abstractNumId w:val="5"/>
  </w:num>
  <w:num w:numId="33">
    <w:abstractNumId w:val="19"/>
  </w:num>
  <w:num w:numId="3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9" fill="f" fillcolor="white">
      <v:fill color="white" on="f"/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40"/>
    <w:rsid w:val="00011021"/>
    <w:rsid w:val="00012065"/>
    <w:rsid w:val="00016955"/>
    <w:rsid w:val="000172FB"/>
    <w:rsid w:val="000173BE"/>
    <w:rsid w:val="000202E8"/>
    <w:rsid w:val="000309BB"/>
    <w:rsid w:val="000315E9"/>
    <w:rsid w:val="00042403"/>
    <w:rsid w:val="00043C90"/>
    <w:rsid w:val="00044A7B"/>
    <w:rsid w:val="00045408"/>
    <w:rsid w:val="00046D2C"/>
    <w:rsid w:val="000544FC"/>
    <w:rsid w:val="0005539F"/>
    <w:rsid w:val="000557D8"/>
    <w:rsid w:val="00055A00"/>
    <w:rsid w:val="00055FA5"/>
    <w:rsid w:val="00057064"/>
    <w:rsid w:val="00057DB0"/>
    <w:rsid w:val="0006333E"/>
    <w:rsid w:val="0006402E"/>
    <w:rsid w:val="000651D1"/>
    <w:rsid w:val="00065568"/>
    <w:rsid w:val="00070C14"/>
    <w:rsid w:val="00071AB0"/>
    <w:rsid w:val="000723DC"/>
    <w:rsid w:val="000749C9"/>
    <w:rsid w:val="00080B9B"/>
    <w:rsid w:val="00080EA3"/>
    <w:rsid w:val="00082361"/>
    <w:rsid w:val="00085601"/>
    <w:rsid w:val="000936CF"/>
    <w:rsid w:val="000946AC"/>
    <w:rsid w:val="000A16C9"/>
    <w:rsid w:val="000A5118"/>
    <w:rsid w:val="000A5CAA"/>
    <w:rsid w:val="000A79F3"/>
    <w:rsid w:val="000B5ED7"/>
    <w:rsid w:val="000B6232"/>
    <w:rsid w:val="000C2CDE"/>
    <w:rsid w:val="000C4B3A"/>
    <w:rsid w:val="000C4BEB"/>
    <w:rsid w:val="000C5807"/>
    <w:rsid w:val="000D0AAE"/>
    <w:rsid w:val="000D3724"/>
    <w:rsid w:val="000D64ED"/>
    <w:rsid w:val="000D7FBE"/>
    <w:rsid w:val="000E3DF8"/>
    <w:rsid w:val="000E4A70"/>
    <w:rsid w:val="000E5D30"/>
    <w:rsid w:val="000F1D4E"/>
    <w:rsid w:val="000F1DD5"/>
    <w:rsid w:val="000F46F1"/>
    <w:rsid w:val="000F5F23"/>
    <w:rsid w:val="00101165"/>
    <w:rsid w:val="00104A82"/>
    <w:rsid w:val="00106600"/>
    <w:rsid w:val="00106C4F"/>
    <w:rsid w:val="00121AB2"/>
    <w:rsid w:val="00123657"/>
    <w:rsid w:val="00123B3D"/>
    <w:rsid w:val="00123E7F"/>
    <w:rsid w:val="00126292"/>
    <w:rsid w:val="00130795"/>
    <w:rsid w:val="00131CA9"/>
    <w:rsid w:val="00135B75"/>
    <w:rsid w:val="00135DF2"/>
    <w:rsid w:val="0015126A"/>
    <w:rsid w:val="001524D9"/>
    <w:rsid w:val="00153F38"/>
    <w:rsid w:val="001541BC"/>
    <w:rsid w:val="0015636C"/>
    <w:rsid w:val="0016101E"/>
    <w:rsid w:val="001628AA"/>
    <w:rsid w:val="001668B8"/>
    <w:rsid w:val="00170C86"/>
    <w:rsid w:val="00182704"/>
    <w:rsid w:val="001844B2"/>
    <w:rsid w:val="00185622"/>
    <w:rsid w:val="001963F1"/>
    <w:rsid w:val="001A0666"/>
    <w:rsid w:val="001A5D2B"/>
    <w:rsid w:val="001C5C92"/>
    <w:rsid w:val="001C61D7"/>
    <w:rsid w:val="001D226A"/>
    <w:rsid w:val="001D3843"/>
    <w:rsid w:val="001D46DF"/>
    <w:rsid w:val="001E0A62"/>
    <w:rsid w:val="001E2118"/>
    <w:rsid w:val="001E4885"/>
    <w:rsid w:val="001F00E1"/>
    <w:rsid w:val="001F22A6"/>
    <w:rsid w:val="001F3F7E"/>
    <w:rsid w:val="001F7AE1"/>
    <w:rsid w:val="00203247"/>
    <w:rsid w:val="00203613"/>
    <w:rsid w:val="00206E8B"/>
    <w:rsid w:val="0021126A"/>
    <w:rsid w:val="00211BD3"/>
    <w:rsid w:val="0021484F"/>
    <w:rsid w:val="00217B3F"/>
    <w:rsid w:val="00224608"/>
    <w:rsid w:val="00224B6C"/>
    <w:rsid w:val="00227CEF"/>
    <w:rsid w:val="00227F5D"/>
    <w:rsid w:val="002343A4"/>
    <w:rsid w:val="00244803"/>
    <w:rsid w:val="002456A5"/>
    <w:rsid w:val="00246BFA"/>
    <w:rsid w:val="00247348"/>
    <w:rsid w:val="00247EBE"/>
    <w:rsid w:val="00250666"/>
    <w:rsid w:val="00256783"/>
    <w:rsid w:val="002568F5"/>
    <w:rsid w:val="00262409"/>
    <w:rsid w:val="00265C63"/>
    <w:rsid w:val="00281E49"/>
    <w:rsid w:val="002832BC"/>
    <w:rsid w:val="00291234"/>
    <w:rsid w:val="00294238"/>
    <w:rsid w:val="00296A0A"/>
    <w:rsid w:val="002A0C47"/>
    <w:rsid w:val="002A43FC"/>
    <w:rsid w:val="002B24BD"/>
    <w:rsid w:val="002C376F"/>
    <w:rsid w:val="002C62FF"/>
    <w:rsid w:val="002D676E"/>
    <w:rsid w:val="002D7EC0"/>
    <w:rsid w:val="002E6735"/>
    <w:rsid w:val="002F2ACC"/>
    <w:rsid w:val="002F6AED"/>
    <w:rsid w:val="00301A48"/>
    <w:rsid w:val="00303C07"/>
    <w:rsid w:val="00303D78"/>
    <w:rsid w:val="00304C13"/>
    <w:rsid w:val="00304D7F"/>
    <w:rsid w:val="00307D81"/>
    <w:rsid w:val="00311BD7"/>
    <w:rsid w:val="00311D9B"/>
    <w:rsid w:val="00313328"/>
    <w:rsid w:val="00313A5C"/>
    <w:rsid w:val="003169E3"/>
    <w:rsid w:val="00316DCF"/>
    <w:rsid w:val="003225EB"/>
    <w:rsid w:val="0032289C"/>
    <w:rsid w:val="00324BF2"/>
    <w:rsid w:val="00324EA9"/>
    <w:rsid w:val="0032561D"/>
    <w:rsid w:val="003266A3"/>
    <w:rsid w:val="00327367"/>
    <w:rsid w:val="00332B22"/>
    <w:rsid w:val="00332BBA"/>
    <w:rsid w:val="003332F4"/>
    <w:rsid w:val="003338B8"/>
    <w:rsid w:val="00333A16"/>
    <w:rsid w:val="00336301"/>
    <w:rsid w:val="0034072A"/>
    <w:rsid w:val="003439D2"/>
    <w:rsid w:val="003452F9"/>
    <w:rsid w:val="003535A6"/>
    <w:rsid w:val="00356CA4"/>
    <w:rsid w:val="00362B2A"/>
    <w:rsid w:val="00363AB5"/>
    <w:rsid w:val="003678C9"/>
    <w:rsid w:val="0036798E"/>
    <w:rsid w:val="003700BF"/>
    <w:rsid w:val="00374A25"/>
    <w:rsid w:val="00380A1C"/>
    <w:rsid w:val="003865F0"/>
    <w:rsid w:val="00391518"/>
    <w:rsid w:val="003A0E6A"/>
    <w:rsid w:val="003A1DCB"/>
    <w:rsid w:val="003A6DEE"/>
    <w:rsid w:val="003A769D"/>
    <w:rsid w:val="003B46C5"/>
    <w:rsid w:val="003B6DC2"/>
    <w:rsid w:val="003B6F0E"/>
    <w:rsid w:val="003B7CAE"/>
    <w:rsid w:val="003C29E5"/>
    <w:rsid w:val="003C7590"/>
    <w:rsid w:val="003C7AC0"/>
    <w:rsid w:val="003D07DE"/>
    <w:rsid w:val="003D0F73"/>
    <w:rsid w:val="003D182C"/>
    <w:rsid w:val="003D4194"/>
    <w:rsid w:val="003D4E05"/>
    <w:rsid w:val="003D6D14"/>
    <w:rsid w:val="003E03D2"/>
    <w:rsid w:val="003E2C46"/>
    <w:rsid w:val="003E4758"/>
    <w:rsid w:val="003E6CCD"/>
    <w:rsid w:val="003F113E"/>
    <w:rsid w:val="003F721B"/>
    <w:rsid w:val="00403642"/>
    <w:rsid w:val="00404FCA"/>
    <w:rsid w:val="00406380"/>
    <w:rsid w:val="004116FC"/>
    <w:rsid w:val="00411D14"/>
    <w:rsid w:val="00413035"/>
    <w:rsid w:val="00413C9F"/>
    <w:rsid w:val="00424CA6"/>
    <w:rsid w:val="00427566"/>
    <w:rsid w:val="004316B6"/>
    <w:rsid w:val="00433235"/>
    <w:rsid w:val="00433510"/>
    <w:rsid w:val="0045111B"/>
    <w:rsid w:val="00452164"/>
    <w:rsid w:val="00454876"/>
    <w:rsid w:val="004613C9"/>
    <w:rsid w:val="004645B7"/>
    <w:rsid w:val="00466490"/>
    <w:rsid w:val="004716B8"/>
    <w:rsid w:val="00471E50"/>
    <w:rsid w:val="00472145"/>
    <w:rsid w:val="00476FC2"/>
    <w:rsid w:val="00477963"/>
    <w:rsid w:val="00480AFB"/>
    <w:rsid w:val="0048277B"/>
    <w:rsid w:val="004878C3"/>
    <w:rsid w:val="004A174F"/>
    <w:rsid w:val="004A3CFC"/>
    <w:rsid w:val="004A775F"/>
    <w:rsid w:val="004B1CA8"/>
    <w:rsid w:val="004B1D50"/>
    <w:rsid w:val="004B203B"/>
    <w:rsid w:val="004B2569"/>
    <w:rsid w:val="004C1CCB"/>
    <w:rsid w:val="004D2336"/>
    <w:rsid w:val="004D2B20"/>
    <w:rsid w:val="004D5494"/>
    <w:rsid w:val="004D6F47"/>
    <w:rsid w:val="004D7428"/>
    <w:rsid w:val="004E1D89"/>
    <w:rsid w:val="004F7D6B"/>
    <w:rsid w:val="00500DDA"/>
    <w:rsid w:val="005020B6"/>
    <w:rsid w:val="005106E8"/>
    <w:rsid w:val="005158E3"/>
    <w:rsid w:val="005204F9"/>
    <w:rsid w:val="00520A35"/>
    <w:rsid w:val="00523CF3"/>
    <w:rsid w:val="005263B9"/>
    <w:rsid w:val="00526A6D"/>
    <w:rsid w:val="00533EC0"/>
    <w:rsid w:val="0054197C"/>
    <w:rsid w:val="00542763"/>
    <w:rsid w:val="00546CC3"/>
    <w:rsid w:val="0055000F"/>
    <w:rsid w:val="00565555"/>
    <w:rsid w:val="005707BF"/>
    <w:rsid w:val="00575478"/>
    <w:rsid w:val="00580A63"/>
    <w:rsid w:val="00583A9B"/>
    <w:rsid w:val="00583E66"/>
    <w:rsid w:val="00584D0B"/>
    <w:rsid w:val="0058660D"/>
    <w:rsid w:val="005875BA"/>
    <w:rsid w:val="005913ED"/>
    <w:rsid w:val="005920C8"/>
    <w:rsid w:val="005935C1"/>
    <w:rsid w:val="0059546D"/>
    <w:rsid w:val="005A288B"/>
    <w:rsid w:val="005A4A1C"/>
    <w:rsid w:val="005A5D2C"/>
    <w:rsid w:val="005B47C7"/>
    <w:rsid w:val="005D41D1"/>
    <w:rsid w:val="005D6101"/>
    <w:rsid w:val="005E1C49"/>
    <w:rsid w:val="005E2280"/>
    <w:rsid w:val="005E486F"/>
    <w:rsid w:val="005F4920"/>
    <w:rsid w:val="005F6C20"/>
    <w:rsid w:val="006021F7"/>
    <w:rsid w:val="00611D91"/>
    <w:rsid w:val="00615ADE"/>
    <w:rsid w:val="00621797"/>
    <w:rsid w:val="00624D8B"/>
    <w:rsid w:val="0063460A"/>
    <w:rsid w:val="00646764"/>
    <w:rsid w:val="00646D2D"/>
    <w:rsid w:val="006507FE"/>
    <w:rsid w:val="00653433"/>
    <w:rsid w:val="00653E9D"/>
    <w:rsid w:val="006555B4"/>
    <w:rsid w:val="006566D0"/>
    <w:rsid w:val="00660343"/>
    <w:rsid w:val="006616FB"/>
    <w:rsid w:val="00661AB7"/>
    <w:rsid w:val="00663AA7"/>
    <w:rsid w:val="00663AAC"/>
    <w:rsid w:val="00663B25"/>
    <w:rsid w:val="006646CE"/>
    <w:rsid w:val="00674D2E"/>
    <w:rsid w:val="006762F5"/>
    <w:rsid w:val="00685039"/>
    <w:rsid w:val="006856D3"/>
    <w:rsid w:val="00686508"/>
    <w:rsid w:val="00687CC0"/>
    <w:rsid w:val="00690110"/>
    <w:rsid w:val="0069531E"/>
    <w:rsid w:val="006971F5"/>
    <w:rsid w:val="006B0836"/>
    <w:rsid w:val="006B4E6E"/>
    <w:rsid w:val="006B7C31"/>
    <w:rsid w:val="006C309D"/>
    <w:rsid w:val="006C521D"/>
    <w:rsid w:val="006D4B64"/>
    <w:rsid w:val="006D6CA6"/>
    <w:rsid w:val="006E222B"/>
    <w:rsid w:val="006E3564"/>
    <w:rsid w:val="006E4978"/>
    <w:rsid w:val="006E5A3C"/>
    <w:rsid w:val="006E7E7A"/>
    <w:rsid w:val="006F1B1B"/>
    <w:rsid w:val="006F6140"/>
    <w:rsid w:val="0070004B"/>
    <w:rsid w:val="007079E8"/>
    <w:rsid w:val="00711073"/>
    <w:rsid w:val="00720A79"/>
    <w:rsid w:val="007215AF"/>
    <w:rsid w:val="00724771"/>
    <w:rsid w:val="007326A5"/>
    <w:rsid w:val="007346B5"/>
    <w:rsid w:val="0073752B"/>
    <w:rsid w:val="0074078C"/>
    <w:rsid w:val="0074152D"/>
    <w:rsid w:val="00742792"/>
    <w:rsid w:val="007428E0"/>
    <w:rsid w:val="00747C06"/>
    <w:rsid w:val="00751113"/>
    <w:rsid w:val="007514F5"/>
    <w:rsid w:val="00755058"/>
    <w:rsid w:val="0076198C"/>
    <w:rsid w:val="00761A67"/>
    <w:rsid w:val="00763A7E"/>
    <w:rsid w:val="00763EC3"/>
    <w:rsid w:val="00764419"/>
    <w:rsid w:val="00765D99"/>
    <w:rsid w:val="00775AD6"/>
    <w:rsid w:val="00777054"/>
    <w:rsid w:val="00782E89"/>
    <w:rsid w:val="0079337F"/>
    <w:rsid w:val="007A2B3A"/>
    <w:rsid w:val="007A4015"/>
    <w:rsid w:val="007B019D"/>
    <w:rsid w:val="007B1731"/>
    <w:rsid w:val="007C6477"/>
    <w:rsid w:val="007C79C2"/>
    <w:rsid w:val="007D1AFA"/>
    <w:rsid w:val="007E36D4"/>
    <w:rsid w:val="007E58BA"/>
    <w:rsid w:val="007E7129"/>
    <w:rsid w:val="007E7CD3"/>
    <w:rsid w:val="007F07B8"/>
    <w:rsid w:val="007F1A44"/>
    <w:rsid w:val="007F3789"/>
    <w:rsid w:val="008004A3"/>
    <w:rsid w:val="008033A3"/>
    <w:rsid w:val="00805BD6"/>
    <w:rsid w:val="0080657A"/>
    <w:rsid w:val="0081062E"/>
    <w:rsid w:val="008143BB"/>
    <w:rsid w:val="00817194"/>
    <w:rsid w:val="0081752D"/>
    <w:rsid w:val="008200DA"/>
    <w:rsid w:val="00821E95"/>
    <w:rsid w:val="0082392E"/>
    <w:rsid w:val="00825204"/>
    <w:rsid w:val="008313E7"/>
    <w:rsid w:val="00835B70"/>
    <w:rsid w:val="00836D48"/>
    <w:rsid w:val="008404DD"/>
    <w:rsid w:val="0084340D"/>
    <w:rsid w:val="008438B3"/>
    <w:rsid w:val="00844054"/>
    <w:rsid w:val="00844EDA"/>
    <w:rsid w:val="00846AE7"/>
    <w:rsid w:val="008472BF"/>
    <w:rsid w:val="00853765"/>
    <w:rsid w:val="00855F49"/>
    <w:rsid w:val="0086145D"/>
    <w:rsid w:val="00861B19"/>
    <w:rsid w:val="00862BDB"/>
    <w:rsid w:val="00863793"/>
    <w:rsid w:val="008639EE"/>
    <w:rsid w:val="00865303"/>
    <w:rsid w:val="00877007"/>
    <w:rsid w:val="008774BF"/>
    <w:rsid w:val="00877DF5"/>
    <w:rsid w:val="00881453"/>
    <w:rsid w:val="00884105"/>
    <w:rsid w:val="00884B13"/>
    <w:rsid w:val="008850E1"/>
    <w:rsid w:val="008852C6"/>
    <w:rsid w:val="00893699"/>
    <w:rsid w:val="00893993"/>
    <w:rsid w:val="008942A2"/>
    <w:rsid w:val="008948B8"/>
    <w:rsid w:val="008A004B"/>
    <w:rsid w:val="008A1B3A"/>
    <w:rsid w:val="008A5DB4"/>
    <w:rsid w:val="008A5E05"/>
    <w:rsid w:val="008A620C"/>
    <w:rsid w:val="008B229A"/>
    <w:rsid w:val="008B7678"/>
    <w:rsid w:val="008C0626"/>
    <w:rsid w:val="008C1157"/>
    <w:rsid w:val="008C1D8D"/>
    <w:rsid w:val="008C2C45"/>
    <w:rsid w:val="008C5786"/>
    <w:rsid w:val="008D184B"/>
    <w:rsid w:val="008E199D"/>
    <w:rsid w:val="008E1DE0"/>
    <w:rsid w:val="008E3AE7"/>
    <w:rsid w:val="008E4B5D"/>
    <w:rsid w:val="008E4F96"/>
    <w:rsid w:val="008E50A4"/>
    <w:rsid w:val="008E678E"/>
    <w:rsid w:val="008F7197"/>
    <w:rsid w:val="008F75AB"/>
    <w:rsid w:val="0090504E"/>
    <w:rsid w:val="009117D7"/>
    <w:rsid w:val="00925F3B"/>
    <w:rsid w:val="009303EE"/>
    <w:rsid w:val="00931972"/>
    <w:rsid w:val="00932CED"/>
    <w:rsid w:val="00935D0C"/>
    <w:rsid w:val="009436B1"/>
    <w:rsid w:val="00943C13"/>
    <w:rsid w:val="00945A99"/>
    <w:rsid w:val="00947EC1"/>
    <w:rsid w:val="009529A4"/>
    <w:rsid w:val="009553E1"/>
    <w:rsid w:val="009556A4"/>
    <w:rsid w:val="00957D44"/>
    <w:rsid w:val="00961750"/>
    <w:rsid w:val="0096297A"/>
    <w:rsid w:val="009642F5"/>
    <w:rsid w:val="00966DCD"/>
    <w:rsid w:val="00967062"/>
    <w:rsid w:val="00967791"/>
    <w:rsid w:val="00970F83"/>
    <w:rsid w:val="00972E36"/>
    <w:rsid w:val="009847BF"/>
    <w:rsid w:val="00985FD3"/>
    <w:rsid w:val="009943E4"/>
    <w:rsid w:val="009962AF"/>
    <w:rsid w:val="009A00B5"/>
    <w:rsid w:val="009A16D0"/>
    <w:rsid w:val="009A70E5"/>
    <w:rsid w:val="009B0B60"/>
    <w:rsid w:val="009B142B"/>
    <w:rsid w:val="009C0FDE"/>
    <w:rsid w:val="009C26EA"/>
    <w:rsid w:val="009C3789"/>
    <w:rsid w:val="009D055B"/>
    <w:rsid w:val="009D232B"/>
    <w:rsid w:val="009D2F4B"/>
    <w:rsid w:val="009E4F2D"/>
    <w:rsid w:val="009F02CB"/>
    <w:rsid w:val="00A019EE"/>
    <w:rsid w:val="00A02D2F"/>
    <w:rsid w:val="00A031EC"/>
    <w:rsid w:val="00A04BB9"/>
    <w:rsid w:val="00A14982"/>
    <w:rsid w:val="00A25440"/>
    <w:rsid w:val="00A34194"/>
    <w:rsid w:val="00A344F8"/>
    <w:rsid w:val="00A40775"/>
    <w:rsid w:val="00A54355"/>
    <w:rsid w:val="00A55BB4"/>
    <w:rsid w:val="00A65E79"/>
    <w:rsid w:val="00A66BBE"/>
    <w:rsid w:val="00A676C2"/>
    <w:rsid w:val="00A734B2"/>
    <w:rsid w:val="00A81C51"/>
    <w:rsid w:val="00A847B6"/>
    <w:rsid w:val="00A9199C"/>
    <w:rsid w:val="00AB2516"/>
    <w:rsid w:val="00AB25C6"/>
    <w:rsid w:val="00AB763E"/>
    <w:rsid w:val="00AC6A80"/>
    <w:rsid w:val="00AC716A"/>
    <w:rsid w:val="00AD3675"/>
    <w:rsid w:val="00AD471A"/>
    <w:rsid w:val="00AD57E3"/>
    <w:rsid w:val="00AE1982"/>
    <w:rsid w:val="00AF21FF"/>
    <w:rsid w:val="00AF2828"/>
    <w:rsid w:val="00B03F06"/>
    <w:rsid w:val="00B04024"/>
    <w:rsid w:val="00B05686"/>
    <w:rsid w:val="00B05D9C"/>
    <w:rsid w:val="00B13453"/>
    <w:rsid w:val="00B22B2A"/>
    <w:rsid w:val="00B22B60"/>
    <w:rsid w:val="00B24A4C"/>
    <w:rsid w:val="00B279CB"/>
    <w:rsid w:val="00B30124"/>
    <w:rsid w:val="00B41B46"/>
    <w:rsid w:val="00B44E32"/>
    <w:rsid w:val="00B62131"/>
    <w:rsid w:val="00B63683"/>
    <w:rsid w:val="00B64418"/>
    <w:rsid w:val="00B71218"/>
    <w:rsid w:val="00B8090A"/>
    <w:rsid w:val="00B95F87"/>
    <w:rsid w:val="00B96285"/>
    <w:rsid w:val="00BA28BA"/>
    <w:rsid w:val="00BA2F9E"/>
    <w:rsid w:val="00BA5ABF"/>
    <w:rsid w:val="00BB16AD"/>
    <w:rsid w:val="00BB23AC"/>
    <w:rsid w:val="00BB6F20"/>
    <w:rsid w:val="00BB7D67"/>
    <w:rsid w:val="00BC1282"/>
    <w:rsid w:val="00BC6231"/>
    <w:rsid w:val="00BD28BE"/>
    <w:rsid w:val="00BD307D"/>
    <w:rsid w:val="00BD4370"/>
    <w:rsid w:val="00BD5E42"/>
    <w:rsid w:val="00BD7A38"/>
    <w:rsid w:val="00BE2EA0"/>
    <w:rsid w:val="00BE6596"/>
    <w:rsid w:val="00BF1ED7"/>
    <w:rsid w:val="00BF7B75"/>
    <w:rsid w:val="00C05493"/>
    <w:rsid w:val="00C06037"/>
    <w:rsid w:val="00C07388"/>
    <w:rsid w:val="00C1220F"/>
    <w:rsid w:val="00C143ED"/>
    <w:rsid w:val="00C25D10"/>
    <w:rsid w:val="00C263D6"/>
    <w:rsid w:val="00C269CA"/>
    <w:rsid w:val="00C314B9"/>
    <w:rsid w:val="00C35208"/>
    <w:rsid w:val="00C42A28"/>
    <w:rsid w:val="00C478B5"/>
    <w:rsid w:val="00C47DEA"/>
    <w:rsid w:val="00C521CE"/>
    <w:rsid w:val="00C567B0"/>
    <w:rsid w:val="00C572A6"/>
    <w:rsid w:val="00C60322"/>
    <w:rsid w:val="00C609C3"/>
    <w:rsid w:val="00C61B54"/>
    <w:rsid w:val="00C62060"/>
    <w:rsid w:val="00C658ED"/>
    <w:rsid w:val="00C66BEE"/>
    <w:rsid w:val="00C73E8F"/>
    <w:rsid w:val="00C744DA"/>
    <w:rsid w:val="00C87270"/>
    <w:rsid w:val="00C87859"/>
    <w:rsid w:val="00C908A1"/>
    <w:rsid w:val="00CA174F"/>
    <w:rsid w:val="00CA1A53"/>
    <w:rsid w:val="00CA22CD"/>
    <w:rsid w:val="00CA49E2"/>
    <w:rsid w:val="00CA6CDF"/>
    <w:rsid w:val="00CA700D"/>
    <w:rsid w:val="00CA76C6"/>
    <w:rsid w:val="00CB3B77"/>
    <w:rsid w:val="00CC290C"/>
    <w:rsid w:val="00CC2A3F"/>
    <w:rsid w:val="00CC69C9"/>
    <w:rsid w:val="00CC6D77"/>
    <w:rsid w:val="00CD2423"/>
    <w:rsid w:val="00CD496E"/>
    <w:rsid w:val="00CE0C38"/>
    <w:rsid w:val="00CE198A"/>
    <w:rsid w:val="00CE2772"/>
    <w:rsid w:val="00CE3289"/>
    <w:rsid w:val="00CE66E7"/>
    <w:rsid w:val="00CF180E"/>
    <w:rsid w:val="00CF1C9A"/>
    <w:rsid w:val="00CF30B7"/>
    <w:rsid w:val="00CF38AD"/>
    <w:rsid w:val="00D175FB"/>
    <w:rsid w:val="00D227D8"/>
    <w:rsid w:val="00D24079"/>
    <w:rsid w:val="00D24A09"/>
    <w:rsid w:val="00D25C6C"/>
    <w:rsid w:val="00D27813"/>
    <w:rsid w:val="00D30631"/>
    <w:rsid w:val="00D325DC"/>
    <w:rsid w:val="00D3370F"/>
    <w:rsid w:val="00D35A4B"/>
    <w:rsid w:val="00D5231F"/>
    <w:rsid w:val="00D571E4"/>
    <w:rsid w:val="00D621E2"/>
    <w:rsid w:val="00D63F43"/>
    <w:rsid w:val="00D712A6"/>
    <w:rsid w:val="00D73119"/>
    <w:rsid w:val="00D747DB"/>
    <w:rsid w:val="00D749F6"/>
    <w:rsid w:val="00D826AC"/>
    <w:rsid w:val="00D85277"/>
    <w:rsid w:val="00D8588C"/>
    <w:rsid w:val="00D90554"/>
    <w:rsid w:val="00DA1BD2"/>
    <w:rsid w:val="00DA299B"/>
    <w:rsid w:val="00DA29BE"/>
    <w:rsid w:val="00DA421E"/>
    <w:rsid w:val="00DC129C"/>
    <w:rsid w:val="00DC2611"/>
    <w:rsid w:val="00DC2705"/>
    <w:rsid w:val="00DC2AD6"/>
    <w:rsid w:val="00DC583A"/>
    <w:rsid w:val="00DC5CCA"/>
    <w:rsid w:val="00DC5CDB"/>
    <w:rsid w:val="00DD298E"/>
    <w:rsid w:val="00DD50DB"/>
    <w:rsid w:val="00DD743F"/>
    <w:rsid w:val="00DF1103"/>
    <w:rsid w:val="00DF175D"/>
    <w:rsid w:val="00DF259A"/>
    <w:rsid w:val="00E029A7"/>
    <w:rsid w:val="00E10212"/>
    <w:rsid w:val="00E12FFC"/>
    <w:rsid w:val="00E13711"/>
    <w:rsid w:val="00E154F9"/>
    <w:rsid w:val="00E2065D"/>
    <w:rsid w:val="00E217E7"/>
    <w:rsid w:val="00E31A10"/>
    <w:rsid w:val="00E33ADF"/>
    <w:rsid w:val="00E41D90"/>
    <w:rsid w:val="00E521AA"/>
    <w:rsid w:val="00E528EA"/>
    <w:rsid w:val="00E53F8C"/>
    <w:rsid w:val="00E54803"/>
    <w:rsid w:val="00E62AB6"/>
    <w:rsid w:val="00E63613"/>
    <w:rsid w:val="00E63BA4"/>
    <w:rsid w:val="00E64F4B"/>
    <w:rsid w:val="00E71C28"/>
    <w:rsid w:val="00E7598E"/>
    <w:rsid w:val="00E7795B"/>
    <w:rsid w:val="00E8000C"/>
    <w:rsid w:val="00E8077D"/>
    <w:rsid w:val="00E85DFD"/>
    <w:rsid w:val="00E9074C"/>
    <w:rsid w:val="00E93896"/>
    <w:rsid w:val="00EA36B8"/>
    <w:rsid w:val="00EA60F6"/>
    <w:rsid w:val="00EA707B"/>
    <w:rsid w:val="00EC2A26"/>
    <w:rsid w:val="00EC7246"/>
    <w:rsid w:val="00ED1A83"/>
    <w:rsid w:val="00ED1B30"/>
    <w:rsid w:val="00ED1E65"/>
    <w:rsid w:val="00ED2449"/>
    <w:rsid w:val="00ED3808"/>
    <w:rsid w:val="00ED43A5"/>
    <w:rsid w:val="00ED59B0"/>
    <w:rsid w:val="00ED6275"/>
    <w:rsid w:val="00ED7C84"/>
    <w:rsid w:val="00EE7D4A"/>
    <w:rsid w:val="00EF0D1A"/>
    <w:rsid w:val="00EF4BDC"/>
    <w:rsid w:val="00EF5FF7"/>
    <w:rsid w:val="00F03B81"/>
    <w:rsid w:val="00F044F8"/>
    <w:rsid w:val="00F06E23"/>
    <w:rsid w:val="00F10B92"/>
    <w:rsid w:val="00F13269"/>
    <w:rsid w:val="00F14E3B"/>
    <w:rsid w:val="00F16170"/>
    <w:rsid w:val="00F170F8"/>
    <w:rsid w:val="00F21E23"/>
    <w:rsid w:val="00F30956"/>
    <w:rsid w:val="00F32B50"/>
    <w:rsid w:val="00F43CF1"/>
    <w:rsid w:val="00F44F1F"/>
    <w:rsid w:val="00F465C3"/>
    <w:rsid w:val="00F51BF3"/>
    <w:rsid w:val="00F557F8"/>
    <w:rsid w:val="00F57AD3"/>
    <w:rsid w:val="00F6390D"/>
    <w:rsid w:val="00F6608A"/>
    <w:rsid w:val="00F753C1"/>
    <w:rsid w:val="00F80BE8"/>
    <w:rsid w:val="00F82597"/>
    <w:rsid w:val="00F92596"/>
    <w:rsid w:val="00F9280D"/>
    <w:rsid w:val="00F93E12"/>
    <w:rsid w:val="00FA2183"/>
    <w:rsid w:val="00FB01C5"/>
    <w:rsid w:val="00FB2A8D"/>
    <w:rsid w:val="00FB2DE5"/>
    <w:rsid w:val="00FB45A1"/>
    <w:rsid w:val="00FB4DA9"/>
    <w:rsid w:val="00FC0563"/>
    <w:rsid w:val="00FC30BA"/>
    <w:rsid w:val="00FC5D71"/>
    <w:rsid w:val="00FC77CE"/>
    <w:rsid w:val="00FE071A"/>
    <w:rsid w:val="00FE1351"/>
    <w:rsid w:val="00FE216C"/>
    <w:rsid w:val="00FE30FB"/>
    <w:rsid w:val="00FE59ED"/>
    <w:rsid w:val="00FE77B9"/>
    <w:rsid w:val="00FE7A6C"/>
    <w:rsid w:val="00FF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v:stroke dashstyle="dash"/>
    </o:shapedefaults>
    <o:shapelayout v:ext="edit">
      <o:idmap v:ext="edit" data="1"/>
    </o:shapelayout>
  </w:shapeDefaults>
  <w:decimalSymbol w:val=","/>
  <w:listSeparator w:val=";"/>
  <w14:docId w14:val="0157CE9D"/>
  <w15:docId w15:val="{82B50F7E-BAA7-7941-9591-AFE1E19A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US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64418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C60322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C60322"/>
    <w:pPr>
      <w:tabs>
        <w:tab w:val="center" w:pos="4252"/>
        <w:tab w:val="right" w:pos="8504"/>
      </w:tabs>
    </w:pPr>
  </w:style>
  <w:style w:type="character" w:styleId="Hipervnculo">
    <w:name w:val="Hyperlink"/>
    <w:rsid w:val="00217B3F"/>
    <w:rPr>
      <w:color w:val="0000FF"/>
      <w:u w:val="single"/>
    </w:rPr>
  </w:style>
  <w:style w:type="table" w:styleId="Tablaconcuadrcula">
    <w:name w:val="Table Grid"/>
    <w:basedOn w:val="Tablanormal"/>
    <w:rsid w:val="00123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3225E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3225EB"/>
    <w:rPr>
      <w:rFonts w:ascii="Tahoma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uiPriority w:val="34"/>
    <w:qFormat/>
    <w:rsid w:val="00663B25"/>
    <w:pPr>
      <w:ind w:left="720"/>
      <w:contextualSpacing/>
    </w:pPr>
  </w:style>
  <w:style w:type="character" w:customStyle="1" w:styleId="PiedepginaCar">
    <w:name w:val="Pie de página Car"/>
    <w:link w:val="Piedepgina"/>
    <w:uiPriority w:val="99"/>
    <w:rsid w:val="003B6F0E"/>
    <w:rPr>
      <w:sz w:val="24"/>
      <w:szCs w:val="24"/>
      <w:lang w:val="es-ES" w:eastAsia="es-ES"/>
    </w:rPr>
  </w:style>
  <w:style w:type="character" w:customStyle="1" w:styleId="EncabezadoCar">
    <w:name w:val="Encabezado Car"/>
    <w:link w:val="Encabezado"/>
    <w:uiPriority w:val="99"/>
    <w:rsid w:val="003B6F0E"/>
    <w:rPr>
      <w:sz w:val="24"/>
      <w:szCs w:val="24"/>
      <w:lang w:val="es-ES" w:eastAsia="es-ES"/>
    </w:rPr>
  </w:style>
  <w:style w:type="paragraph" w:customStyle="1" w:styleId="Default">
    <w:name w:val="Default"/>
    <w:rsid w:val="003266A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unhideWhenUsed/>
    <w:rsid w:val="007D1AFA"/>
    <w:pPr>
      <w:suppressAutoHyphens/>
      <w:spacing w:after="120" w:line="276" w:lineRule="auto"/>
    </w:pPr>
    <w:rPr>
      <w:rFonts w:ascii="Calibri" w:eastAsia="Calibri" w:hAnsi="Calibri" w:cs="Calibri"/>
      <w:sz w:val="22"/>
      <w:szCs w:val="22"/>
      <w:lang w:val="es-CO" w:eastAsia="ar-SA"/>
    </w:rPr>
  </w:style>
  <w:style w:type="character" w:customStyle="1" w:styleId="TextoindependienteCar">
    <w:name w:val="Texto independiente Car"/>
    <w:link w:val="Textoindependiente"/>
    <w:rsid w:val="007D1AFA"/>
    <w:rPr>
      <w:rFonts w:ascii="Calibri" w:eastAsia="Calibri" w:hAnsi="Calibri" w:cs="Calibri"/>
      <w:sz w:val="22"/>
      <w:szCs w:val="22"/>
      <w:lang w:eastAsia="ar-SA"/>
    </w:rPr>
  </w:style>
  <w:style w:type="character" w:styleId="Refdecomentario">
    <w:name w:val="annotation reference"/>
    <w:semiHidden/>
    <w:unhideWhenUsed/>
    <w:rsid w:val="006E5A3C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unhideWhenUsed/>
    <w:rsid w:val="006E5A3C"/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rsid w:val="006E5A3C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6E5A3C"/>
    <w:rPr>
      <w:b/>
      <w:bCs/>
    </w:rPr>
  </w:style>
  <w:style w:type="character" w:customStyle="1" w:styleId="AsuntodelcomentarioCar">
    <w:name w:val="Asunto del comentario Car"/>
    <w:link w:val="Asuntodelcomentario"/>
    <w:semiHidden/>
    <w:rsid w:val="006E5A3C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2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10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47902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6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UARIOS\dperalta\Downloads\F-E-SIG-25_Acta%2520de%2520reuni&#243;n_V5%2520FINAL.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2655E4-4913-45F7-B587-A308A515E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F-E-SIG-25_Acta%20de%20reunión_V5%20FINAL..dot</Template>
  <TotalTime>72</TotalTime>
  <Pages>3</Pages>
  <Words>434</Words>
  <Characters>2393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Bogotá,</vt:lpstr>
    </vt:vector>
  </TitlesOfParts>
  <Company/>
  <LinksUpToDate>false</LinksUpToDate>
  <CharactersWithSpaces>2822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Bogotá,</dc:title>
  <dc:subject/>
  <dc:creator>Cesar Leonardo Guevara Rodriguez</dc:creator>
  <cp:keywords/>
  <cp:lastModifiedBy>ERICA CELY</cp:lastModifiedBy>
  <cp:revision>23</cp:revision>
  <cp:lastPrinted>2026-01-30T15:58:00Z</cp:lastPrinted>
  <dcterms:created xsi:type="dcterms:W3CDTF">2026-01-30T14:55:00Z</dcterms:created>
  <dcterms:modified xsi:type="dcterms:W3CDTF">2026-02-20T17:49:00Z</dcterms:modified>
</cp:coreProperties>
</file>